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5B389" w14:textId="77777777" w:rsidR="00C817BA" w:rsidRPr="008C5ADC" w:rsidRDefault="00C817BA" w:rsidP="00C817BA">
      <w:pPr>
        <w:pStyle w:val="Titre2"/>
        <w:numPr>
          <w:ilvl w:val="1"/>
          <w:numId w:val="9"/>
        </w:numPr>
      </w:pPr>
      <w:bookmarkStart w:id="0" w:name="_Toc92185048"/>
      <w:bookmarkStart w:id="1" w:name="_Toc251679433"/>
      <w:bookmarkStart w:id="2" w:name="_Toc310860807"/>
      <w:bookmarkStart w:id="3" w:name="_Toc88471004"/>
      <w:r w:rsidRPr="008C5ADC">
        <w:t>Transferts entre le partenaire EDI et l</w:t>
      </w:r>
      <w:bookmarkEnd w:id="0"/>
      <w:bookmarkEnd w:id="1"/>
      <w:bookmarkEnd w:id="2"/>
      <w:r w:rsidRPr="008C5ADC">
        <w:t>e cabinet</w:t>
      </w:r>
      <w:bookmarkEnd w:id="3"/>
      <w:r w:rsidRPr="008C5ADC">
        <w:t xml:space="preserve"> </w:t>
      </w:r>
    </w:p>
    <w:p w14:paraId="5CD5963D" w14:textId="77777777" w:rsidR="00C817BA" w:rsidRPr="00213179" w:rsidRDefault="00C817BA" w:rsidP="004D745D">
      <w:pPr>
        <w:rPr>
          <w:rFonts w:ascii="Arial" w:hAnsi="Arial"/>
          <w:b/>
          <w:sz w:val="24"/>
        </w:rPr>
      </w:pPr>
      <w:r w:rsidRPr="00213179">
        <w:rPr>
          <w:rFonts w:ascii="Arial" w:hAnsi="Arial"/>
          <w:b/>
          <w:sz w:val="24"/>
        </w:rPr>
        <w:t xml:space="preserve">Le </w:t>
      </w:r>
      <w:r>
        <w:rPr>
          <w:rFonts w:ascii="Arial" w:hAnsi="Arial"/>
          <w:b/>
          <w:sz w:val="24"/>
        </w:rPr>
        <w:t xml:space="preserve">présent </w:t>
      </w:r>
      <w:r w:rsidRPr="00213179">
        <w:rPr>
          <w:rFonts w:ascii="Arial" w:hAnsi="Arial"/>
          <w:b/>
          <w:sz w:val="24"/>
        </w:rPr>
        <w:t xml:space="preserve">chapitre traite du guide utilisateur des messages transmis </w:t>
      </w:r>
      <w:r>
        <w:rPr>
          <w:rFonts w:ascii="Arial" w:hAnsi="Arial"/>
          <w:b/>
          <w:sz w:val="24"/>
        </w:rPr>
        <w:t>entre le partenaire EDI et le cabinet</w:t>
      </w:r>
      <w:r w:rsidRPr="00213179">
        <w:rPr>
          <w:rFonts w:ascii="Arial" w:hAnsi="Arial"/>
          <w:b/>
          <w:sz w:val="24"/>
        </w:rPr>
        <w:t>. Il s'appuie sur le</w:t>
      </w:r>
      <w:r>
        <w:rPr>
          <w:rFonts w:ascii="Arial" w:hAnsi="Arial"/>
          <w:b/>
          <w:sz w:val="24"/>
        </w:rPr>
        <w:t xml:space="preserve"> message INFENT</w:t>
      </w:r>
      <w:r w:rsidRPr="00213179">
        <w:rPr>
          <w:rFonts w:ascii="Arial" w:hAnsi="Arial"/>
          <w:b/>
          <w:sz w:val="24"/>
        </w:rPr>
        <w:t>.</w:t>
      </w:r>
    </w:p>
    <w:p w14:paraId="08F18B97" w14:textId="77777777" w:rsidR="00C817BA" w:rsidRDefault="00C817BA" w:rsidP="002002CF">
      <w:r>
        <w:t xml:space="preserve">Il s’agit du scénario de transmission vers le cabinet des copies de déclarations </w:t>
      </w:r>
      <w:ins w:id="4" w:author="Timothée MUGUET" w:date="2025-11-28T15:01:00Z" w16du:dateUtc="2025-11-28T14:01:00Z">
        <w:r>
          <w:t>de TICPE</w:t>
        </w:r>
      </w:ins>
      <w:r>
        <w:t xml:space="preserve"> émise par le tiers-déclarant (volume 5 chapitre 1).</w:t>
      </w:r>
    </w:p>
    <w:p w14:paraId="3584C2C6" w14:textId="77777777" w:rsidR="00C817BA" w:rsidRPr="00F06732" w:rsidRDefault="00C817BA" w:rsidP="008820E4"/>
    <w:p w14:paraId="4130F222" w14:textId="77777777" w:rsidR="00C817BA" w:rsidRPr="001F4BC9" w:rsidRDefault="00C817BA" w:rsidP="00C817BA">
      <w:pPr>
        <w:pStyle w:val="Titre3"/>
        <w:numPr>
          <w:ilvl w:val="2"/>
          <w:numId w:val="9"/>
        </w:numPr>
      </w:pPr>
      <w:bookmarkStart w:id="5" w:name="_Toc92185049"/>
      <w:bookmarkStart w:id="6" w:name="_Toc251679434"/>
      <w:bookmarkStart w:id="7" w:name="_Toc310860808"/>
      <w:bookmarkStart w:id="8" w:name="_Toc88471005"/>
      <w:r w:rsidRPr="0015294B">
        <w:t>Introduction</w:t>
      </w:r>
      <w:bookmarkEnd w:id="5"/>
      <w:bookmarkEnd w:id="6"/>
      <w:bookmarkEnd w:id="7"/>
      <w:bookmarkEnd w:id="8"/>
    </w:p>
    <w:p w14:paraId="0DC5D1C7" w14:textId="77777777" w:rsidR="00C817BA" w:rsidRDefault="00C817BA" w:rsidP="004D745D">
      <w:r>
        <w:t xml:space="preserve">Ce document présente la mise en œuvre des segments du message </w:t>
      </w:r>
      <w:ins w:id="9" w:author="Timothée MUGUET" w:date="2025-11-28T15:04:00Z" w16du:dateUtc="2025-11-28T14:04:00Z">
        <w:r>
          <w:t>INFENT DC</w:t>
        </w:r>
      </w:ins>
      <w:r>
        <w:t xml:space="preserve"> qui ne concernent pas les données significatives transmises. Le groupe 4, en particulier, n’est pas concerné puisqu’il doit être conforme aux spécifications du destinataire final du message.</w:t>
      </w:r>
    </w:p>
    <w:p w14:paraId="790D8772" w14:textId="77777777" w:rsidR="00C817BA" w:rsidRDefault="00C817BA" w:rsidP="004D745D"/>
    <w:p w14:paraId="17121D8C" w14:textId="77777777" w:rsidR="00C817BA" w:rsidRDefault="00C817BA" w:rsidP="004D745D">
      <w:r>
        <w:t>Dans un souci de cohérence la présentation du guide est identique aux autres GUM et les parties inutiles sont indiquées comme Non Applicables.</w:t>
      </w:r>
    </w:p>
    <w:p w14:paraId="2D044486" w14:textId="77777777" w:rsidR="00C817BA" w:rsidRDefault="00C817BA" w:rsidP="008820E4"/>
    <w:p w14:paraId="17C59928" w14:textId="77777777" w:rsidR="00C817BA" w:rsidRDefault="00C817BA" w:rsidP="008820E4"/>
    <w:p w14:paraId="12914A28" w14:textId="77777777" w:rsidR="00C817BA" w:rsidRPr="001F4BC9" w:rsidRDefault="00C817BA" w:rsidP="00C817BA">
      <w:pPr>
        <w:pStyle w:val="Titre4"/>
        <w:numPr>
          <w:ilvl w:val="3"/>
          <w:numId w:val="9"/>
        </w:numPr>
      </w:pPr>
      <w:bookmarkStart w:id="10" w:name="_Toc92185050"/>
      <w:bookmarkStart w:id="11" w:name="_Toc251679435"/>
      <w:bookmarkStart w:id="12" w:name="_Toc310860809"/>
      <w:bookmarkStart w:id="13" w:name="_Toc88471006"/>
      <w:r w:rsidRPr="001F4BC9">
        <w:t xml:space="preserve">Références du </w:t>
      </w:r>
      <w:r w:rsidRPr="0015294B">
        <w:t>message</w:t>
      </w:r>
      <w:bookmarkEnd w:id="10"/>
      <w:bookmarkEnd w:id="11"/>
      <w:bookmarkEnd w:id="12"/>
      <w:bookmarkEnd w:id="13"/>
    </w:p>
    <w:p w14:paraId="6AD6A3F7" w14:textId="77777777" w:rsidR="00C817BA" w:rsidRDefault="00C817BA" w:rsidP="008820E4"/>
    <w:p w14:paraId="475D26DA" w14:textId="77777777" w:rsidR="00C817BA" w:rsidRDefault="00C817BA" w:rsidP="008820E4">
      <w:pPr>
        <w:tabs>
          <w:tab w:val="left" w:pos="2268"/>
        </w:tabs>
      </w:pPr>
      <w:r w:rsidRPr="008820E4">
        <w:rPr>
          <w:b/>
          <w:bCs/>
        </w:rPr>
        <w:t>Type de message :</w:t>
      </w:r>
      <w:r w:rsidRPr="008820E4">
        <w:rPr>
          <w:b/>
          <w:bCs/>
        </w:rPr>
        <w:tab/>
      </w:r>
      <w:r>
        <w:t>INFENT</w:t>
      </w:r>
    </w:p>
    <w:p w14:paraId="5BA8573B" w14:textId="77777777" w:rsidR="00C817BA" w:rsidRDefault="00C817BA" w:rsidP="008820E4">
      <w:pPr>
        <w:tabs>
          <w:tab w:val="left" w:pos="2268"/>
        </w:tabs>
      </w:pPr>
    </w:p>
    <w:p w14:paraId="64274AB2" w14:textId="77777777" w:rsidR="00C817BA" w:rsidRDefault="00C817BA" w:rsidP="008820E4">
      <w:pPr>
        <w:tabs>
          <w:tab w:val="left" w:pos="2268"/>
        </w:tabs>
      </w:pPr>
      <w:r w:rsidRPr="008820E4">
        <w:rPr>
          <w:b/>
          <w:bCs/>
        </w:rPr>
        <w:t>Répertoires de référence :</w:t>
      </w:r>
      <w:r>
        <w:tab/>
        <w:t>D 00 B pour INFENT</w:t>
      </w:r>
    </w:p>
    <w:p w14:paraId="52698DD1" w14:textId="77777777" w:rsidR="00C817BA" w:rsidRDefault="00C817BA" w:rsidP="008820E4">
      <w:pPr>
        <w:tabs>
          <w:tab w:val="left" w:pos="2268"/>
        </w:tabs>
      </w:pPr>
    </w:p>
    <w:p w14:paraId="36726E22" w14:textId="77777777" w:rsidR="00C817BA" w:rsidRPr="001F4BC9" w:rsidRDefault="00C817BA" w:rsidP="00C817BA">
      <w:pPr>
        <w:pStyle w:val="Titre4"/>
        <w:numPr>
          <w:ilvl w:val="3"/>
          <w:numId w:val="9"/>
        </w:numPr>
      </w:pPr>
      <w:bookmarkStart w:id="14" w:name="_Toc92185051"/>
      <w:bookmarkStart w:id="15" w:name="_Toc251679436"/>
      <w:bookmarkStart w:id="16" w:name="_Toc310860810"/>
      <w:bookmarkStart w:id="17" w:name="_Toc88471007"/>
      <w:r w:rsidRPr="001F4BC9">
        <w:t>Fonction du message</w:t>
      </w:r>
      <w:bookmarkEnd w:id="14"/>
      <w:bookmarkEnd w:id="15"/>
      <w:bookmarkEnd w:id="16"/>
      <w:bookmarkEnd w:id="17"/>
    </w:p>
    <w:p w14:paraId="5EF7D4B5" w14:textId="77777777" w:rsidR="00C817BA" w:rsidRDefault="00C817BA" w:rsidP="004D745D">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64A81318" w14:textId="77777777" w:rsidR="00C817BA" w:rsidRDefault="00C817BA" w:rsidP="004D745D"/>
    <w:p w14:paraId="1EF17CC7" w14:textId="77777777" w:rsidR="00C817BA" w:rsidRPr="00F06732" w:rsidRDefault="00C817BA" w:rsidP="00F06732"/>
    <w:p w14:paraId="314C97D7" w14:textId="77777777" w:rsidR="00C817BA" w:rsidRDefault="00C817BA" w:rsidP="00F06732"/>
    <w:p w14:paraId="6269D9C3" w14:textId="77777777" w:rsidR="00C817BA" w:rsidRPr="001F4BC9" w:rsidRDefault="00C817BA" w:rsidP="00C817BA">
      <w:pPr>
        <w:pStyle w:val="Titre3"/>
        <w:numPr>
          <w:ilvl w:val="2"/>
          <w:numId w:val="9"/>
        </w:numPr>
      </w:pPr>
      <w:r w:rsidRPr="001E5AE6">
        <w:br w:type="page"/>
      </w:r>
      <w:bookmarkStart w:id="18" w:name="_Toc92185053"/>
      <w:bookmarkStart w:id="19" w:name="_Toc251679438"/>
      <w:bookmarkStart w:id="20" w:name="_Toc310860811"/>
      <w:bookmarkStart w:id="21" w:name="_Toc88471008"/>
      <w:r w:rsidRPr="001F4BC9">
        <w:t>Segments de service</w:t>
      </w:r>
      <w:bookmarkEnd w:id="18"/>
      <w:bookmarkEnd w:id="19"/>
      <w:bookmarkEnd w:id="20"/>
      <w:bookmarkEnd w:id="21"/>
    </w:p>
    <w:p w14:paraId="11D3F2B2" w14:textId="77777777" w:rsidR="00C817BA" w:rsidRDefault="00C817BA" w:rsidP="004D745D">
      <w:r>
        <w:t>Les segments de service sont décrits sur la base de la version 3 Norme EDIFACT ISO 9735.</w:t>
      </w:r>
    </w:p>
    <w:p w14:paraId="0B125CE0" w14:textId="77777777" w:rsidR="00C817BA" w:rsidRDefault="00C817BA" w:rsidP="0066468A"/>
    <w:p w14:paraId="5A81B86B" w14:textId="77777777" w:rsidR="00C817BA" w:rsidRPr="001F4BC9" w:rsidRDefault="00C817BA" w:rsidP="00C817BA">
      <w:pPr>
        <w:pStyle w:val="Titre4"/>
        <w:numPr>
          <w:ilvl w:val="3"/>
          <w:numId w:val="9"/>
        </w:numPr>
      </w:pPr>
      <w:bookmarkStart w:id="22" w:name="_Toc92185054"/>
      <w:bookmarkStart w:id="23" w:name="_Toc251679439"/>
      <w:bookmarkStart w:id="24" w:name="_Toc310860812"/>
      <w:bookmarkStart w:id="25" w:name="_Toc88471009"/>
      <w:r w:rsidRPr="001F4BC9">
        <w:t>Jeu de caractères et caractères séparateurs</w:t>
      </w:r>
      <w:bookmarkEnd w:id="22"/>
      <w:bookmarkEnd w:id="23"/>
      <w:bookmarkEnd w:id="24"/>
      <w:bookmarkEnd w:id="25"/>
    </w:p>
    <w:p w14:paraId="3D8CBFCE" w14:textId="77777777" w:rsidR="00C817BA" w:rsidRDefault="00C817BA" w:rsidP="004D745D">
      <w:r>
        <w:t>Le jeu de caractères utilisé pour produire les interchanges est le jeu de niveau L (ISO 8859-15, alphabet latin n° 9) : les valeurs UNOL et 3 (version 3 de la norme ISO 9735) sont respectivement mentionnées dans les données 0001 et 0002 du segment UNB.</w:t>
      </w:r>
    </w:p>
    <w:p w14:paraId="5BA720FE" w14:textId="77777777" w:rsidR="00C817BA" w:rsidRDefault="00C817BA" w:rsidP="004D745D">
      <w:r>
        <w:t>Dans le jeu de caractères de niveau L, tous les caractères de l’alphabet (majuscules et minuscules accentuées) sont autorisés.</w:t>
      </w:r>
    </w:p>
    <w:p w14:paraId="35A9A457" w14:textId="77777777" w:rsidR="00C817BA" w:rsidRDefault="00C817BA" w:rsidP="004D745D"/>
    <w:p w14:paraId="48125EF1" w14:textId="77777777" w:rsidR="00C817BA" w:rsidRPr="001F4BC9" w:rsidRDefault="00C817BA" w:rsidP="00C817BA">
      <w:pPr>
        <w:pStyle w:val="Titre5"/>
        <w:numPr>
          <w:ilvl w:val="4"/>
          <w:numId w:val="9"/>
        </w:numPr>
      </w:pPr>
      <w:bookmarkStart w:id="26" w:name="_Toc92185055"/>
      <w:bookmarkStart w:id="27" w:name="_Toc251679440"/>
      <w:bookmarkStart w:id="28" w:name="_Toc310860813"/>
      <w:bookmarkStart w:id="29" w:name="_Toc88471010"/>
      <w:r w:rsidRPr="0015294B">
        <w:t>Caractères</w:t>
      </w:r>
      <w:r w:rsidRPr="001F4BC9">
        <w:t xml:space="preserve"> séparateurs</w:t>
      </w:r>
      <w:bookmarkEnd w:id="26"/>
      <w:bookmarkEnd w:id="27"/>
      <w:bookmarkEnd w:id="28"/>
      <w:bookmarkEnd w:id="29"/>
    </w:p>
    <w:p w14:paraId="03D12C61" w14:textId="77777777" w:rsidR="00C817BA" w:rsidRDefault="00C817BA" w:rsidP="004D745D">
      <w:r>
        <w:t>5 caractères ont une signification particulière dans le langage EDIFACT : ils remplissent une fonction de séparateur.</w:t>
      </w:r>
    </w:p>
    <w:p w14:paraId="0AA03D23" w14:textId="77777777" w:rsidR="00C817BA" w:rsidRDefault="00C817BA" w:rsidP="0066468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C817BA" w14:paraId="6565DFDE" w14:textId="77777777">
        <w:tc>
          <w:tcPr>
            <w:tcW w:w="1984" w:type="dxa"/>
          </w:tcPr>
          <w:p w14:paraId="40562E86" w14:textId="77777777" w:rsidR="00C817BA" w:rsidRPr="005B3D72" w:rsidRDefault="00C817BA" w:rsidP="005B3D72">
            <w:pPr>
              <w:jc w:val="center"/>
              <w:rPr>
                <w:b/>
                <w:bCs/>
              </w:rPr>
            </w:pPr>
            <w:r w:rsidRPr="005B3D72">
              <w:rPr>
                <w:b/>
                <w:bCs/>
              </w:rPr>
              <w:t>Caractère</w:t>
            </w:r>
          </w:p>
        </w:tc>
        <w:tc>
          <w:tcPr>
            <w:tcW w:w="1559" w:type="dxa"/>
          </w:tcPr>
          <w:p w14:paraId="4543971B" w14:textId="77777777" w:rsidR="00C817BA" w:rsidRPr="005B3D72" w:rsidRDefault="00C817BA" w:rsidP="005B3D72">
            <w:pPr>
              <w:jc w:val="center"/>
              <w:rPr>
                <w:b/>
                <w:bCs/>
              </w:rPr>
            </w:pPr>
            <w:r w:rsidRPr="005B3D72">
              <w:rPr>
                <w:b/>
                <w:bCs/>
              </w:rPr>
              <w:t>Représentation</w:t>
            </w:r>
          </w:p>
        </w:tc>
        <w:tc>
          <w:tcPr>
            <w:tcW w:w="5670" w:type="dxa"/>
          </w:tcPr>
          <w:p w14:paraId="4D08CB23" w14:textId="77777777" w:rsidR="00C817BA" w:rsidRPr="005B3D72" w:rsidRDefault="00C817BA" w:rsidP="005B3D72">
            <w:pPr>
              <w:jc w:val="center"/>
              <w:rPr>
                <w:b/>
                <w:bCs/>
              </w:rPr>
            </w:pPr>
            <w:r w:rsidRPr="005B3D72">
              <w:rPr>
                <w:b/>
                <w:bCs/>
              </w:rPr>
              <w:t>Utilisation</w:t>
            </w:r>
          </w:p>
        </w:tc>
      </w:tr>
      <w:tr w:rsidR="00C817BA" w14:paraId="4AB0CD96" w14:textId="77777777">
        <w:tc>
          <w:tcPr>
            <w:tcW w:w="1984" w:type="dxa"/>
          </w:tcPr>
          <w:p w14:paraId="104A45E8" w14:textId="77777777" w:rsidR="00C817BA" w:rsidRDefault="00C817BA" w:rsidP="005B3D72">
            <w:r>
              <w:t>Apostrophe</w:t>
            </w:r>
          </w:p>
        </w:tc>
        <w:tc>
          <w:tcPr>
            <w:tcW w:w="1559" w:type="dxa"/>
          </w:tcPr>
          <w:p w14:paraId="0C688B3C" w14:textId="77777777" w:rsidR="00C817BA" w:rsidRDefault="00C817BA" w:rsidP="005B3D72">
            <w:pPr>
              <w:jc w:val="center"/>
            </w:pPr>
            <w:r>
              <w:t>'</w:t>
            </w:r>
          </w:p>
        </w:tc>
        <w:tc>
          <w:tcPr>
            <w:tcW w:w="5670" w:type="dxa"/>
          </w:tcPr>
          <w:p w14:paraId="21B227E2" w14:textId="77777777" w:rsidR="00C817BA" w:rsidRDefault="00C817BA" w:rsidP="005B3D72">
            <w:r>
              <w:t>Terminer le segment.</w:t>
            </w:r>
          </w:p>
        </w:tc>
      </w:tr>
      <w:tr w:rsidR="00C817BA" w14:paraId="539CC849" w14:textId="77777777">
        <w:trPr>
          <w:trHeight w:hRule="exact" w:val="500"/>
        </w:trPr>
        <w:tc>
          <w:tcPr>
            <w:tcW w:w="1984" w:type="dxa"/>
          </w:tcPr>
          <w:p w14:paraId="7BCBCE14" w14:textId="77777777" w:rsidR="00C817BA" w:rsidRDefault="00C817BA" w:rsidP="005B3D72">
            <w:r>
              <w:t>Signe plus</w:t>
            </w:r>
          </w:p>
        </w:tc>
        <w:tc>
          <w:tcPr>
            <w:tcW w:w="1559" w:type="dxa"/>
          </w:tcPr>
          <w:p w14:paraId="54ADC642" w14:textId="77777777" w:rsidR="00C817BA" w:rsidRDefault="00C817BA" w:rsidP="005B3D72">
            <w:pPr>
              <w:jc w:val="center"/>
            </w:pPr>
            <w:r>
              <w:t>+</w:t>
            </w:r>
          </w:p>
        </w:tc>
        <w:tc>
          <w:tcPr>
            <w:tcW w:w="5670" w:type="dxa"/>
          </w:tcPr>
          <w:p w14:paraId="299BA885" w14:textId="77777777" w:rsidR="00C817BA" w:rsidRDefault="00C817BA" w:rsidP="005B3D72">
            <w:r>
              <w:t>Séparer l'étiquette du segment des données.</w:t>
            </w:r>
            <w:r>
              <w:br/>
              <w:t>Séparer les données simples et/ou composites.</w:t>
            </w:r>
          </w:p>
        </w:tc>
      </w:tr>
      <w:tr w:rsidR="00C817BA" w14:paraId="1C22019D" w14:textId="77777777">
        <w:trPr>
          <w:trHeight w:hRule="exact" w:val="500"/>
        </w:trPr>
        <w:tc>
          <w:tcPr>
            <w:tcW w:w="1984" w:type="dxa"/>
          </w:tcPr>
          <w:p w14:paraId="40BC8DC8" w14:textId="77777777" w:rsidR="00C817BA" w:rsidRDefault="00C817BA" w:rsidP="005B3D72">
            <w:r>
              <w:t>Deux points</w:t>
            </w:r>
          </w:p>
        </w:tc>
        <w:tc>
          <w:tcPr>
            <w:tcW w:w="1559" w:type="dxa"/>
          </w:tcPr>
          <w:p w14:paraId="1C9815C3" w14:textId="77777777" w:rsidR="00C817BA" w:rsidRDefault="00C817BA" w:rsidP="005B3D72">
            <w:pPr>
              <w:jc w:val="center"/>
            </w:pPr>
            <w:r>
              <w:t>:</w:t>
            </w:r>
          </w:p>
        </w:tc>
        <w:tc>
          <w:tcPr>
            <w:tcW w:w="5670" w:type="dxa"/>
          </w:tcPr>
          <w:p w14:paraId="1187A718" w14:textId="77777777" w:rsidR="00C817BA" w:rsidRDefault="00C817BA" w:rsidP="005B3D72">
            <w:r>
              <w:t>Séparer les données constitutives à l'intérieur d'une donnée composite.</w:t>
            </w:r>
          </w:p>
        </w:tc>
      </w:tr>
      <w:tr w:rsidR="00C817BA" w14:paraId="0B192CD0" w14:textId="77777777">
        <w:trPr>
          <w:trHeight w:hRule="exact" w:val="700"/>
        </w:trPr>
        <w:tc>
          <w:tcPr>
            <w:tcW w:w="1984" w:type="dxa"/>
          </w:tcPr>
          <w:p w14:paraId="5FA498DC" w14:textId="77777777" w:rsidR="00C817BA" w:rsidRDefault="00C817BA" w:rsidP="005B3D72">
            <w:r>
              <w:t>Point d'interrogation</w:t>
            </w:r>
          </w:p>
        </w:tc>
        <w:tc>
          <w:tcPr>
            <w:tcW w:w="1559" w:type="dxa"/>
          </w:tcPr>
          <w:p w14:paraId="48890BEF" w14:textId="77777777" w:rsidR="00C817BA" w:rsidRDefault="00C817BA" w:rsidP="005B3D72">
            <w:pPr>
              <w:jc w:val="center"/>
            </w:pPr>
            <w:r>
              <w:t>?</w:t>
            </w:r>
          </w:p>
        </w:tc>
        <w:tc>
          <w:tcPr>
            <w:tcW w:w="5670" w:type="dxa"/>
          </w:tcPr>
          <w:p w14:paraId="4C9BABC3" w14:textId="77777777" w:rsidR="00C817BA" w:rsidRDefault="00C817BA" w:rsidP="005B3D72">
            <w:r>
              <w:t>Caractère suspensif : Restaure la signification normale des caractères de service ci-dessus. Il précède immédiatement le caractère de service.</w:t>
            </w:r>
          </w:p>
        </w:tc>
      </w:tr>
      <w:tr w:rsidR="00C817BA" w14:paraId="3477BE2D" w14:textId="77777777">
        <w:trPr>
          <w:trHeight w:hRule="exact" w:val="700"/>
        </w:trPr>
        <w:tc>
          <w:tcPr>
            <w:tcW w:w="1984" w:type="dxa"/>
          </w:tcPr>
          <w:p w14:paraId="5FD8DA4A" w14:textId="77777777" w:rsidR="00C817BA" w:rsidRDefault="00C817BA" w:rsidP="005B3D72">
            <w:r>
              <w:t>Virgule</w:t>
            </w:r>
          </w:p>
        </w:tc>
        <w:tc>
          <w:tcPr>
            <w:tcW w:w="1559" w:type="dxa"/>
          </w:tcPr>
          <w:p w14:paraId="1D3B219A" w14:textId="77777777" w:rsidR="00C817BA" w:rsidRDefault="00C817BA" w:rsidP="005B3D72">
            <w:pPr>
              <w:jc w:val="center"/>
            </w:pPr>
            <w:r>
              <w:t>,</w:t>
            </w:r>
          </w:p>
        </w:tc>
        <w:tc>
          <w:tcPr>
            <w:tcW w:w="5670" w:type="dxa"/>
          </w:tcPr>
          <w:p w14:paraId="0084C6D3" w14:textId="77777777" w:rsidR="00C817BA" w:rsidRDefault="00C817BA" w:rsidP="005B3D72">
            <w:r>
              <w:t>Représenter la marque décimale.</w:t>
            </w:r>
          </w:p>
          <w:p w14:paraId="00CC30C6" w14:textId="77777777" w:rsidR="00C817BA" w:rsidRDefault="00C817BA" w:rsidP="005B3D72">
            <w:r>
              <w:t xml:space="preserve">NB : La valeur par défaut "." (point) de la marque décimale n’a pas été retenue dans le projet </w:t>
            </w:r>
            <w:ins w:id="30" w:author="Timothée MUGUET" w:date="2025-11-28T15:04:00Z" w16du:dateUtc="2025-11-28T14:04:00Z">
              <w:r>
                <w:t>EDI-TICPE</w:t>
              </w:r>
            </w:ins>
            <w:r>
              <w:t>.</w:t>
            </w:r>
          </w:p>
        </w:tc>
      </w:tr>
    </w:tbl>
    <w:p w14:paraId="70C783B2" w14:textId="77777777" w:rsidR="00C817BA" w:rsidRDefault="00C817BA" w:rsidP="0066468A"/>
    <w:p w14:paraId="31142FD3" w14:textId="77777777" w:rsidR="00C817BA" w:rsidRPr="00F06732" w:rsidRDefault="00C817BA" w:rsidP="004D745D">
      <w:r w:rsidRPr="00F06732">
        <w:t>La chaîne de caractères de services UNA sera obligatoirement transmise en en-tête des interchanges avec les valeurs suivantes :</w:t>
      </w:r>
    </w:p>
    <w:p w14:paraId="6E7B7FF3" w14:textId="77777777" w:rsidR="00C817BA" w:rsidRDefault="00C817BA" w:rsidP="004D745D">
      <w:r w:rsidRPr="00F06732">
        <w:t>UNA:+,?</w:t>
      </w:r>
      <w:r w:rsidRPr="00F06732">
        <w:sym w:font="Symbol" w:char="F044"/>
      </w:r>
      <w:r w:rsidRPr="00F06732">
        <w:t>’ avec "</w:t>
      </w:r>
      <w:r w:rsidRPr="00F06732">
        <w:sym w:font="Symbol" w:char="F044"/>
      </w:r>
      <w:r w:rsidRPr="00F06732">
        <w:t>" = blanc</w:t>
      </w:r>
    </w:p>
    <w:p w14:paraId="12E8865D" w14:textId="77777777" w:rsidR="00C817BA" w:rsidRPr="00F06732" w:rsidRDefault="00C817BA" w:rsidP="004D745D"/>
    <w:p w14:paraId="7D7765A3" w14:textId="77777777" w:rsidR="00C817BA" w:rsidRPr="001F4BC9" w:rsidRDefault="00C817BA" w:rsidP="00C817BA">
      <w:pPr>
        <w:pStyle w:val="Titre5"/>
        <w:numPr>
          <w:ilvl w:val="4"/>
          <w:numId w:val="9"/>
        </w:numPr>
      </w:pPr>
      <w:bookmarkStart w:id="31" w:name="_Toc92185056"/>
      <w:bookmarkStart w:id="32" w:name="_Toc251679441"/>
      <w:bookmarkStart w:id="33" w:name="_Toc310860814"/>
      <w:bookmarkStart w:id="34" w:name="_Toc88471011"/>
      <w:r w:rsidRPr="001F4BC9">
        <w:t>Marque décimale</w:t>
      </w:r>
      <w:bookmarkEnd w:id="31"/>
      <w:bookmarkEnd w:id="32"/>
      <w:bookmarkEnd w:id="33"/>
      <w:bookmarkEnd w:id="34"/>
    </w:p>
    <w:p w14:paraId="688325D5" w14:textId="77777777" w:rsidR="00C817BA" w:rsidRPr="00F06732" w:rsidRDefault="00C817BA" w:rsidP="004D745D">
      <w:r w:rsidRPr="00F06732">
        <w:t>La représentation de la marque décimale est la virgule (,).</w:t>
      </w:r>
    </w:p>
    <w:p w14:paraId="0A4F53E5" w14:textId="77777777" w:rsidR="00C817BA" w:rsidRPr="00F06732" w:rsidRDefault="00C817BA" w:rsidP="004D745D">
      <w:r w:rsidRPr="00F06732">
        <w:t xml:space="preserve">La marque décimale ne doit pas être comptabilisée dans le calcul de la longueur maximum d'un élément de donnée. </w:t>
      </w:r>
    </w:p>
    <w:p w14:paraId="205220CE" w14:textId="77777777" w:rsidR="00C817BA" w:rsidRPr="00F06732" w:rsidRDefault="00C817BA" w:rsidP="004D745D">
      <w:r w:rsidRPr="00F06732">
        <w:t>Lorsqu'une marque décimale est transmise, elle doit être précédée et suivie d’au moins un caractère.</w:t>
      </w:r>
    </w:p>
    <w:p w14:paraId="09C1438C" w14:textId="77777777" w:rsidR="00C817BA" w:rsidRPr="001F4BC9" w:rsidRDefault="00C817BA" w:rsidP="00C817BA">
      <w:pPr>
        <w:pStyle w:val="Titre4"/>
        <w:numPr>
          <w:ilvl w:val="3"/>
          <w:numId w:val="9"/>
        </w:numPr>
      </w:pPr>
      <w:r w:rsidRPr="001E5AE6">
        <w:br w:type="page"/>
      </w:r>
      <w:bookmarkStart w:id="35" w:name="_Toc92185057"/>
      <w:bookmarkStart w:id="36" w:name="_Toc251679442"/>
      <w:bookmarkStart w:id="37" w:name="_Toc310860815"/>
      <w:bookmarkStart w:id="38" w:name="_Toc88471012"/>
      <w:r w:rsidRPr="001F4BC9">
        <w:t>Segments de service Interchange</w:t>
      </w:r>
      <w:bookmarkEnd w:id="35"/>
      <w:bookmarkEnd w:id="36"/>
      <w:bookmarkEnd w:id="37"/>
      <w:bookmarkEnd w:id="38"/>
    </w:p>
    <w:p w14:paraId="56491AFD" w14:textId="77777777" w:rsidR="00C817BA" w:rsidRPr="001F4BC9" w:rsidRDefault="00C817BA" w:rsidP="00C817BA">
      <w:pPr>
        <w:pStyle w:val="Titre5"/>
        <w:numPr>
          <w:ilvl w:val="4"/>
          <w:numId w:val="9"/>
        </w:numPr>
      </w:pPr>
      <w:bookmarkStart w:id="39" w:name="_Toc92185058"/>
      <w:bookmarkStart w:id="40" w:name="_Toc251679443"/>
      <w:bookmarkStart w:id="41" w:name="_Toc310860816"/>
      <w:bookmarkStart w:id="42" w:name="_Toc88471013"/>
      <w:bookmarkStart w:id="43" w:name="OLE_LINK1"/>
      <w:bookmarkStart w:id="44" w:name="OLE_LINK2"/>
      <w:r w:rsidRPr="001F4BC9">
        <w:t>UNB Segment en-tête interchange</w:t>
      </w:r>
      <w:bookmarkEnd w:id="39"/>
      <w:bookmarkEnd w:id="40"/>
      <w:bookmarkEnd w:id="41"/>
      <w:bookmarkEnd w:id="42"/>
    </w:p>
    <w:bookmarkEnd w:id="43"/>
    <w:bookmarkEnd w:id="44"/>
    <w:p w14:paraId="4D9D408A" w14:textId="77777777" w:rsidR="00C817BA" w:rsidRDefault="00C817BA">
      <w:pPr>
        <w:pStyle w:val="StyleTag"/>
      </w:pPr>
      <w:r>
        <w:t>Lev 0</w:t>
      </w:r>
      <w:r>
        <w:tab/>
        <w:t>UNB</w:t>
      </w:r>
      <w:r>
        <w:tab/>
        <w:t>EN-TETE INTERCHANGE</w:t>
      </w:r>
      <w:r>
        <w:tab/>
        <w:t>St : M</w:t>
      </w:r>
      <w:r>
        <w:tab/>
        <w:t>Ré : 1</w:t>
      </w:r>
      <w:r>
        <w:tab/>
        <w:t>Oc : 1</w:t>
      </w:r>
    </w:p>
    <w:p w14:paraId="24C1C5CD" w14:textId="77777777" w:rsidR="00C817BA" w:rsidRDefault="00C817BA">
      <w:pPr>
        <w:pStyle w:val="StyleI"/>
      </w:pPr>
      <w:r>
        <w:t>Fonction : Segment de service obligatoire servant à débuter, identifier et spécifier un interchange.</w:t>
      </w:r>
    </w:p>
    <w:p w14:paraId="38CE10E1" w14:textId="77777777" w:rsidR="00C817BA" w:rsidRDefault="00C817BA" w:rsidP="00F06732"/>
    <w:p w14:paraId="546A658C" w14:textId="77777777" w:rsidR="00C817BA" w:rsidRDefault="00C817BA">
      <w:pPr>
        <w:pStyle w:val="StyleST"/>
      </w:pPr>
      <w:r>
        <w:t>Réf.</w:t>
      </w:r>
      <w:r>
        <w:tab/>
        <w:t>Nom</w:t>
      </w:r>
      <w:r>
        <w:tab/>
        <w:t>St</w:t>
      </w:r>
      <w:r>
        <w:tab/>
        <w:t>Desc.</w:t>
      </w:r>
      <w:r>
        <w:tab/>
        <w:t>Observations</w:t>
      </w:r>
    </w:p>
    <w:p w14:paraId="10C69596" w14:textId="77777777" w:rsidR="00C817BA" w:rsidRDefault="00C817BA" w:rsidP="002002CF">
      <w:pPr>
        <w:pStyle w:val="StyleCdbut"/>
      </w:pPr>
      <w:r>
        <w:t>S001</w:t>
      </w:r>
      <w:r>
        <w:tab/>
        <w:t>IDENTIFIANT DE SYNTAXE</w:t>
      </w:r>
      <w:r>
        <w:tab/>
        <w:t>M</w:t>
      </w:r>
      <w:r>
        <w:tab/>
      </w:r>
      <w:r>
        <w:tab/>
      </w:r>
    </w:p>
    <w:p w14:paraId="2D655A49" w14:textId="77777777" w:rsidR="00C817BA" w:rsidRDefault="00C817BA" w:rsidP="002002CF">
      <w:pPr>
        <w:pStyle w:val="StyleCCts"/>
      </w:pPr>
      <w:r>
        <w:tab/>
        <w:t>0001</w:t>
      </w:r>
      <w:r>
        <w:tab/>
        <w:t>Identifiant de syntaxe</w:t>
      </w:r>
      <w:r>
        <w:tab/>
        <w:t>M</w:t>
      </w:r>
      <w:r>
        <w:tab/>
        <w:t>a4</w:t>
      </w:r>
      <w:r>
        <w:tab/>
      </w:r>
      <w:r>
        <w:tab/>
        <w:t>UNOL</w:t>
      </w:r>
    </w:p>
    <w:p w14:paraId="24455E3D" w14:textId="77777777" w:rsidR="00C817BA" w:rsidRDefault="00C817BA" w:rsidP="002002CF">
      <w:pPr>
        <w:pStyle w:val="StyleCCts"/>
      </w:pPr>
      <w:r>
        <w:tab/>
        <w:t>0002</w:t>
      </w:r>
      <w:r>
        <w:tab/>
        <w:t>Numéro de version de syntaxe</w:t>
      </w:r>
      <w:r>
        <w:tab/>
        <w:t>M</w:t>
      </w:r>
      <w:r>
        <w:tab/>
        <w:t>n1</w:t>
      </w:r>
      <w:r>
        <w:tab/>
      </w:r>
      <w:r>
        <w:tab/>
        <w:t>3</w:t>
      </w:r>
    </w:p>
    <w:p w14:paraId="143D1B16" w14:textId="77777777" w:rsidR="00C817BA" w:rsidRDefault="00C817BA" w:rsidP="002002CF">
      <w:pPr>
        <w:pStyle w:val="StyleCCts"/>
      </w:pPr>
      <w:r>
        <w:t>S002</w:t>
      </w:r>
      <w:r>
        <w:tab/>
        <w:t>EMETTEUR DE L’INTERCHANGE</w:t>
      </w:r>
      <w:r>
        <w:tab/>
        <w:t>M</w:t>
      </w:r>
      <w:r>
        <w:tab/>
      </w:r>
      <w:r>
        <w:tab/>
      </w:r>
    </w:p>
    <w:p w14:paraId="0744D511" w14:textId="77777777" w:rsidR="00C817BA" w:rsidRDefault="00C817BA" w:rsidP="002002CF">
      <w:pPr>
        <w:pStyle w:val="StyleCCts"/>
      </w:pPr>
      <w:r>
        <w:tab/>
        <w:t>0004</w:t>
      </w:r>
      <w:r>
        <w:tab/>
        <w:t>Identification de l'émetteur</w:t>
      </w:r>
      <w:r>
        <w:tab/>
        <w:t>M</w:t>
      </w:r>
      <w:r>
        <w:tab/>
        <w:t>an..35</w:t>
      </w:r>
      <w:r>
        <w:tab/>
        <w:t>Numero_Partenaire_EDI</w:t>
      </w:r>
    </w:p>
    <w:p w14:paraId="76AE97E2" w14:textId="77777777" w:rsidR="00C817BA" w:rsidRDefault="00C817BA" w:rsidP="002002CF">
      <w:pPr>
        <w:pStyle w:val="StyleCCts"/>
      </w:pPr>
      <w:r>
        <w:tab/>
        <w:t>0007</w:t>
      </w:r>
      <w:r>
        <w:tab/>
        <w:t>Qualifiant de l'identification</w:t>
      </w:r>
      <w:r>
        <w:tab/>
        <w:t>R</w:t>
      </w:r>
      <w:r>
        <w:tab/>
        <w:t>an..4</w:t>
      </w:r>
      <w:r>
        <w:tab/>
        <w:t>146 = FR, DGFiP</w:t>
      </w:r>
    </w:p>
    <w:p w14:paraId="2305A779" w14:textId="77777777" w:rsidR="00C817BA" w:rsidRDefault="00C817BA" w:rsidP="002002CF">
      <w:pPr>
        <w:pStyle w:val="StyleCCts"/>
      </w:pPr>
      <w:r>
        <w:tab/>
        <w:t>0008</w:t>
      </w:r>
      <w:r>
        <w:tab/>
        <w:t>Adresse d'acheminement en retour</w:t>
      </w:r>
      <w:r>
        <w:tab/>
        <w:t>R</w:t>
      </w:r>
      <w:r>
        <w:tab/>
        <w:t>an..14</w:t>
      </w:r>
      <w:r>
        <w:tab/>
        <w:t>Type_support_transfert_alias</w:t>
      </w:r>
    </w:p>
    <w:p w14:paraId="2AF695DD" w14:textId="77777777" w:rsidR="00C817BA" w:rsidRDefault="00C817BA" w:rsidP="002002CF">
      <w:pPr>
        <w:pStyle w:val="StyleCCts"/>
      </w:pPr>
      <w:r>
        <w:t>S003</w:t>
      </w:r>
      <w:r>
        <w:tab/>
        <w:t>RECEPTEUR DE L’INTERCHANGE</w:t>
      </w:r>
      <w:r>
        <w:tab/>
        <w:t>M</w:t>
      </w:r>
      <w:r>
        <w:tab/>
      </w:r>
      <w:r>
        <w:tab/>
      </w:r>
    </w:p>
    <w:p w14:paraId="50E00F02" w14:textId="77777777" w:rsidR="00C817BA" w:rsidRDefault="00C817BA" w:rsidP="002002CF">
      <w:pPr>
        <w:pStyle w:val="StyleCCts"/>
      </w:pPr>
      <w:r>
        <w:tab/>
        <w:t>0010</w:t>
      </w:r>
      <w:r>
        <w:tab/>
        <w:t>Identification du destinataire</w:t>
      </w:r>
      <w:r>
        <w:tab/>
        <w:t>M</w:t>
      </w:r>
      <w:r>
        <w:tab/>
        <w:t>an..35</w:t>
      </w:r>
      <w:r>
        <w:tab/>
        <w:t>Identifiant_Cabinet</w:t>
      </w:r>
    </w:p>
    <w:p w14:paraId="3EACA3C2" w14:textId="77777777" w:rsidR="00C817BA" w:rsidRPr="00513942" w:rsidRDefault="00C817BA" w:rsidP="002002CF">
      <w:pPr>
        <w:pStyle w:val="StyleCCts"/>
      </w:pPr>
      <w:r>
        <w:tab/>
      </w:r>
      <w:r w:rsidRPr="00513942">
        <w:t>0007</w:t>
      </w:r>
      <w:r w:rsidRPr="00513942">
        <w:tab/>
        <w:t>Qualifiant de l'identification</w:t>
      </w:r>
      <w:r w:rsidRPr="00513942">
        <w:tab/>
      </w:r>
      <w:r>
        <w:t>R</w:t>
      </w:r>
      <w:r w:rsidRPr="00513942">
        <w:tab/>
        <w:t>an..4</w:t>
      </w:r>
      <w:r w:rsidRPr="00513942">
        <w:tab/>
      </w:r>
      <w:r>
        <w:t>5 = SIRET/INSEE</w:t>
      </w:r>
    </w:p>
    <w:p w14:paraId="00130FC3" w14:textId="77777777" w:rsidR="00C817BA" w:rsidRPr="00513942" w:rsidRDefault="00C817BA" w:rsidP="002002CF">
      <w:pPr>
        <w:pStyle w:val="StyleCICts"/>
      </w:pPr>
      <w:r>
        <w:tab/>
      </w:r>
      <w:r w:rsidRPr="00513942">
        <w:t>0014</w:t>
      </w:r>
      <w:r w:rsidRPr="00513942">
        <w:tab/>
        <w:t>Adresse d'acheminement</w:t>
      </w:r>
      <w:r w:rsidRPr="00513942">
        <w:tab/>
        <w:t>N</w:t>
      </w:r>
      <w:r w:rsidRPr="00513942">
        <w:tab/>
        <w:t>an..14</w:t>
      </w:r>
      <w:r w:rsidRPr="00513942">
        <w:tab/>
      </w:r>
    </w:p>
    <w:p w14:paraId="76506DD9" w14:textId="77777777" w:rsidR="00C817BA" w:rsidRDefault="00C817BA" w:rsidP="002002CF">
      <w:pPr>
        <w:pStyle w:val="StyleCCts"/>
      </w:pPr>
      <w:r>
        <w:t>S004</w:t>
      </w:r>
      <w:r>
        <w:tab/>
        <w:t>DATE ET HEURE DE PREPARATION</w:t>
      </w:r>
      <w:r>
        <w:tab/>
        <w:t>M</w:t>
      </w:r>
      <w:r>
        <w:tab/>
      </w:r>
      <w:r>
        <w:tab/>
      </w:r>
    </w:p>
    <w:p w14:paraId="06931F03" w14:textId="77777777" w:rsidR="00C817BA" w:rsidRDefault="00C817BA" w:rsidP="002002CF">
      <w:pPr>
        <w:pStyle w:val="StyleCCts"/>
      </w:pPr>
      <w:r>
        <w:tab/>
        <w:t>0017</w:t>
      </w:r>
      <w:r>
        <w:tab/>
        <w:t>Date de préparation</w:t>
      </w:r>
      <w:r>
        <w:tab/>
        <w:t>M</w:t>
      </w:r>
      <w:r>
        <w:tab/>
        <w:t>n6</w:t>
      </w:r>
      <w:r>
        <w:tab/>
      </w:r>
      <w:r>
        <w:tab/>
        <w:t>AAMMJJ</w:t>
      </w:r>
    </w:p>
    <w:p w14:paraId="55197D0C" w14:textId="77777777" w:rsidR="00C817BA" w:rsidRDefault="00C817BA" w:rsidP="002002CF">
      <w:pPr>
        <w:pStyle w:val="StyleCCts"/>
      </w:pPr>
      <w:r>
        <w:tab/>
        <w:t>0019</w:t>
      </w:r>
      <w:r>
        <w:tab/>
        <w:t>Heure de préparation</w:t>
      </w:r>
      <w:r>
        <w:tab/>
        <w:t>M</w:t>
      </w:r>
      <w:r>
        <w:tab/>
        <w:t>n4</w:t>
      </w:r>
      <w:r>
        <w:tab/>
      </w:r>
      <w:r>
        <w:tab/>
        <w:t>HHMM</w:t>
      </w:r>
    </w:p>
    <w:p w14:paraId="4DDF0FB9" w14:textId="77777777" w:rsidR="00C817BA" w:rsidRDefault="00C817BA" w:rsidP="002002CF">
      <w:pPr>
        <w:pStyle w:val="StyleCCts"/>
      </w:pPr>
      <w:r>
        <w:t>0020</w:t>
      </w:r>
      <w:r>
        <w:tab/>
        <w:t>REFERENCE DE CONTROLE DE L’INTERCHANGE</w:t>
      </w:r>
      <w:r>
        <w:tab/>
        <w:t>M</w:t>
      </w:r>
      <w:r>
        <w:tab/>
        <w:t>an..14</w:t>
      </w:r>
      <w:r>
        <w:tab/>
        <w:t>Numéro_référence_interchange</w:t>
      </w:r>
    </w:p>
    <w:p w14:paraId="016B084C" w14:textId="77777777" w:rsidR="00C817BA" w:rsidRDefault="00C817BA" w:rsidP="002002CF">
      <w:pPr>
        <w:pStyle w:val="StyleCICts"/>
      </w:pPr>
      <w:r>
        <w:t>S005</w:t>
      </w:r>
      <w:r>
        <w:tab/>
        <w:t>REFERENCE DESTINATAIRE / MOT DE PASSE</w:t>
      </w:r>
      <w:r>
        <w:tab/>
        <w:t>N</w:t>
      </w:r>
      <w:r>
        <w:tab/>
      </w:r>
      <w:r>
        <w:tab/>
      </w:r>
    </w:p>
    <w:p w14:paraId="022A0828" w14:textId="77777777" w:rsidR="00C817BA" w:rsidRDefault="00C817BA" w:rsidP="002002CF">
      <w:pPr>
        <w:pStyle w:val="StyleCICts"/>
      </w:pPr>
      <w:r>
        <w:tab/>
        <w:t>0022</w:t>
      </w:r>
      <w:r>
        <w:tab/>
        <w:t>Référence / Mot de passe</w:t>
      </w:r>
      <w:r>
        <w:tab/>
        <w:t>M</w:t>
      </w:r>
      <w:r>
        <w:tab/>
        <w:t>an..14</w:t>
      </w:r>
      <w:r>
        <w:tab/>
      </w:r>
    </w:p>
    <w:p w14:paraId="21879105" w14:textId="77777777" w:rsidR="00C817BA" w:rsidRDefault="00C817BA" w:rsidP="002002CF">
      <w:pPr>
        <w:pStyle w:val="StyleCICts"/>
      </w:pPr>
      <w:r>
        <w:tab/>
        <w:t>0025</w:t>
      </w:r>
      <w:r>
        <w:tab/>
        <w:t>Qualifiant de la référence / mot de passe</w:t>
      </w:r>
      <w:r>
        <w:tab/>
        <w:t>N</w:t>
      </w:r>
      <w:r>
        <w:tab/>
        <w:t>an2</w:t>
      </w:r>
      <w:r>
        <w:tab/>
      </w:r>
    </w:p>
    <w:p w14:paraId="68D32B6A" w14:textId="77777777" w:rsidR="00C817BA" w:rsidRPr="00C8313A" w:rsidRDefault="00C817BA" w:rsidP="002002CF">
      <w:pPr>
        <w:pStyle w:val="StyleCICts"/>
      </w:pPr>
      <w:r w:rsidRPr="00C8313A">
        <w:t>0026</w:t>
      </w:r>
      <w:r w:rsidRPr="00C8313A">
        <w:tab/>
      </w:r>
      <w:r>
        <w:t>REFERENCE APPLICATION</w:t>
      </w:r>
      <w:r w:rsidRPr="00C644C3">
        <w:tab/>
      </w:r>
      <w:r w:rsidRPr="00C8313A">
        <w:t>N</w:t>
      </w:r>
      <w:r w:rsidRPr="00C8313A">
        <w:tab/>
        <w:t>an..14</w:t>
      </w:r>
      <w:r w:rsidRPr="00C8313A">
        <w:tab/>
      </w:r>
    </w:p>
    <w:p w14:paraId="083574B7" w14:textId="77777777" w:rsidR="00C817BA" w:rsidRDefault="00C817BA" w:rsidP="002002CF">
      <w:pPr>
        <w:pStyle w:val="StyleCICts"/>
      </w:pPr>
      <w:r>
        <w:t>0029</w:t>
      </w:r>
      <w:r>
        <w:tab/>
        <w:t>CODE DE PRIORITE POUR LE TRAITEMENT</w:t>
      </w:r>
      <w:r>
        <w:tab/>
        <w:t>N</w:t>
      </w:r>
      <w:r>
        <w:tab/>
        <w:t>a1</w:t>
      </w:r>
      <w:r>
        <w:tab/>
      </w:r>
    </w:p>
    <w:p w14:paraId="05CB3B32" w14:textId="77777777" w:rsidR="00C817BA" w:rsidRDefault="00C817BA" w:rsidP="002002CF">
      <w:pPr>
        <w:pStyle w:val="StyleCICts"/>
      </w:pPr>
      <w:r>
        <w:tab/>
        <w:t>0031</w:t>
      </w:r>
      <w:r>
        <w:tab/>
        <w:t>Demande d'accusé de réception</w:t>
      </w:r>
      <w:r>
        <w:tab/>
        <w:t>N</w:t>
      </w:r>
      <w:r>
        <w:tab/>
        <w:t>n1</w:t>
      </w:r>
      <w:r>
        <w:tab/>
      </w:r>
    </w:p>
    <w:p w14:paraId="60AA8ECE" w14:textId="77777777" w:rsidR="00C817BA" w:rsidRPr="00D91081" w:rsidRDefault="00C817BA" w:rsidP="00DA7914">
      <w:pPr>
        <w:pStyle w:val="StyleCCts"/>
        <w:rPr>
          <w:szCs w:val="18"/>
        </w:rPr>
      </w:pPr>
      <w:r>
        <w:t>0032</w:t>
      </w:r>
      <w:r>
        <w:tab/>
        <w:t>IDENTIFICATION DE L’ACCORD D’INTERCHANGE</w:t>
      </w:r>
      <w:r>
        <w:tab/>
        <w:t>R</w:t>
      </w:r>
      <w:r>
        <w:tab/>
        <w:t>an..35</w:t>
      </w:r>
      <w:r>
        <w:tab/>
      </w:r>
      <w:ins w:id="45" w:author="Timothée MUGUET" w:date="2025-11-28T15:05:00Z" w16du:dateUtc="2025-11-28T14:05:00Z">
        <w:r>
          <w:t>PED-CAB-IN-TICPE2601</w:t>
        </w:r>
      </w:ins>
    </w:p>
    <w:p w14:paraId="0A356408" w14:textId="77777777" w:rsidR="00C817BA" w:rsidRPr="00465279" w:rsidRDefault="00C817BA" w:rsidP="002002CF">
      <w:pPr>
        <w:pStyle w:val="StyleCFin"/>
      </w:pPr>
      <w:r w:rsidRPr="00465279">
        <w:t>0035</w:t>
      </w:r>
      <w:r w:rsidRPr="00465279">
        <w:tab/>
        <w:t>INDICATEUR DE TEST</w:t>
      </w:r>
      <w:r w:rsidRPr="00465279">
        <w:tab/>
        <w:t>D</w:t>
      </w:r>
      <w:r w:rsidRPr="00465279">
        <w:tab/>
        <w:t>n1</w:t>
      </w:r>
      <w:r w:rsidRPr="00465279">
        <w:tab/>
      </w:r>
      <w:r w:rsidRPr="00465279">
        <w:tab/>
        <w:t>1 = test d'échange (sinon rien)</w:t>
      </w:r>
    </w:p>
    <w:p w14:paraId="3D4B4FAA" w14:textId="77777777" w:rsidR="00C817BA" w:rsidRPr="00003A90" w:rsidRDefault="00C817BA" w:rsidP="00BA5916">
      <w:pPr>
        <w:pStyle w:val="StyleNT"/>
      </w:pPr>
      <w:r w:rsidRPr="00003A90">
        <w:t>Notes explicatives :</w:t>
      </w:r>
    </w:p>
    <w:p w14:paraId="0D3BEE8C" w14:textId="77777777" w:rsidR="00C817BA" w:rsidRDefault="00C817BA" w:rsidP="00003A90">
      <w:pPr>
        <w:pStyle w:val="StyleN"/>
      </w:pPr>
    </w:p>
    <w:p w14:paraId="4F3B36C4" w14:textId="77777777" w:rsidR="00C817BA" w:rsidRPr="00003A90" w:rsidRDefault="00C817BA" w:rsidP="00003A90">
      <w:pPr>
        <w:pStyle w:val="StyleN"/>
        <w:rPr>
          <w:b/>
          <w:bCs/>
        </w:rPr>
      </w:pPr>
      <w:r w:rsidRPr="00003A90">
        <w:rPr>
          <w:b/>
          <w:bCs/>
        </w:rPr>
        <w:t>Donnée 0001</w:t>
      </w:r>
    </w:p>
    <w:p w14:paraId="2DB0E91A" w14:textId="77777777" w:rsidR="00C817BA" w:rsidRDefault="00C817BA">
      <w:pPr>
        <w:pStyle w:val="StyleN"/>
      </w:pPr>
      <w:r>
        <w:t>UNOL : agence de contrôle (UNO = UN/ECE) suivi du niveau de jeu de caractères (L).</w:t>
      </w:r>
    </w:p>
    <w:p w14:paraId="76EB537F" w14:textId="77777777" w:rsidR="00C817BA" w:rsidRDefault="00C817BA">
      <w:pPr>
        <w:pStyle w:val="StyleN"/>
      </w:pPr>
      <w:r>
        <w:t>Dans le jeu de caractères de niveau L, tous les caractères de l’alphabet (majuscules et minuscules accentuées) sont autorisés.</w:t>
      </w:r>
    </w:p>
    <w:p w14:paraId="3CEF3329" w14:textId="77777777" w:rsidR="00C817BA" w:rsidRDefault="00C817BA">
      <w:pPr>
        <w:pStyle w:val="StyleN"/>
      </w:pPr>
    </w:p>
    <w:p w14:paraId="3F8A87D5" w14:textId="77777777" w:rsidR="00C817BA" w:rsidRPr="00003A90" w:rsidRDefault="00C817BA">
      <w:pPr>
        <w:pStyle w:val="StyleN"/>
        <w:rPr>
          <w:b/>
          <w:bCs/>
        </w:rPr>
      </w:pPr>
      <w:r w:rsidRPr="00003A90">
        <w:rPr>
          <w:b/>
          <w:bCs/>
        </w:rPr>
        <w:t>Données 0004 et 0007</w:t>
      </w:r>
    </w:p>
    <w:p w14:paraId="4089CB59" w14:textId="77777777" w:rsidR="00C817BA" w:rsidRDefault="00C817BA" w:rsidP="004433D0">
      <w:pPr>
        <w:pStyle w:val="StyleN"/>
      </w:pPr>
      <w:r>
        <w:t>Donnée 00</w:t>
      </w:r>
      <w:r w:rsidRPr="00EB5769">
        <w:t>0</w:t>
      </w:r>
      <w:r>
        <w:t>4</w:t>
      </w:r>
      <w:r w:rsidRPr="00EB5769">
        <w:t xml:space="preserve"> = Numéro du partenaire EDI (</w:t>
      </w:r>
      <w:r>
        <w:t xml:space="preserve">n </w:t>
      </w:r>
      <w:r w:rsidRPr="00EB5769">
        <w:t xml:space="preserve">7) et donnée 0007 = 146 (FR, </w:t>
      </w:r>
      <w:r>
        <w:t>DGFiP</w:t>
      </w:r>
      <w:r w:rsidRPr="00EB5769">
        <w:t>)</w:t>
      </w:r>
    </w:p>
    <w:p w14:paraId="014AEE6D" w14:textId="77777777" w:rsidR="00C817BA" w:rsidRPr="00003A90" w:rsidRDefault="00C817BA">
      <w:pPr>
        <w:pStyle w:val="StyleN"/>
      </w:pPr>
    </w:p>
    <w:p w14:paraId="32A97DF3" w14:textId="77777777" w:rsidR="00C817BA" w:rsidRDefault="00C817BA">
      <w:pPr>
        <w:rPr>
          <w:b/>
          <w:bCs/>
        </w:rPr>
      </w:pPr>
      <w:r>
        <w:rPr>
          <w:b/>
          <w:bCs/>
        </w:rPr>
        <w:br w:type="page"/>
      </w:r>
    </w:p>
    <w:p w14:paraId="2B51AF84" w14:textId="77777777" w:rsidR="00C817BA" w:rsidRPr="00003A90" w:rsidRDefault="00C817BA">
      <w:pPr>
        <w:pStyle w:val="StyleN"/>
        <w:rPr>
          <w:b/>
          <w:bCs/>
        </w:rPr>
      </w:pPr>
      <w:r w:rsidRPr="00003A90">
        <w:rPr>
          <w:b/>
          <w:bCs/>
        </w:rPr>
        <w:t>Donnée 0008</w:t>
      </w:r>
    </w:p>
    <w:p w14:paraId="77C730EE" w14:textId="77777777" w:rsidR="00C817BA" w:rsidRPr="00003A90" w:rsidRDefault="00C817BA">
      <w:pPr>
        <w:pStyle w:val="StyleN"/>
      </w:pPr>
      <w:r w:rsidRPr="00003A90">
        <w:t>Support :</w:t>
      </w:r>
      <w:r w:rsidRPr="00003A90">
        <w:tab/>
        <w:t>"I"</w:t>
      </w:r>
      <w:r w:rsidRPr="00003A90">
        <w:tab/>
        <w:t>= Internet (message en pièce jointe)</w:t>
      </w:r>
    </w:p>
    <w:p w14:paraId="2FAD1814" w14:textId="77777777" w:rsidR="00C817BA" w:rsidRDefault="00C817BA" w:rsidP="007B47F7">
      <w:pPr>
        <w:pStyle w:val="StyleN"/>
      </w:pPr>
      <w:r>
        <w:t>L’identification du support pourrait, si les partenaires en expriment la nécessité, être complétée par une précision sur l’utilisation d’internet. En effet, seul un transfert par messagerie sécurisée est admis.</w:t>
      </w:r>
    </w:p>
    <w:p w14:paraId="1E819202" w14:textId="77777777" w:rsidR="00C817BA" w:rsidRDefault="00C817BA">
      <w:pPr>
        <w:pStyle w:val="StyleN"/>
      </w:pPr>
    </w:p>
    <w:p w14:paraId="6BCB08ED" w14:textId="77777777" w:rsidR="00C817BA" w:rsidRPr="00003A90" w:rsidRDefault="00C817BA">
      <w:pPr>
        <w:pStyle w:val="StyleN"/>
        <w:rPr>
          <w:b/>
          <w:bCs/>
        </w:rPr>
      </w:pPr>
      <w:r w:rsidRPr="00003A90">
        <w:rPr>
          <w:b/>
          <w:bCs/>
        </w:rPr>
        <w:t>Donnée 0010</w:t>
      </w:r>
      <w:r>
        <w:rPr>
          <w:b/>
          <w:bCs/>
        </w:rPr>
        <w:t xml:space="preserve"> et 0007</w:t>
      </w:r>
    </w:p>
    <w:p w14:paraId="672260C2" w14:textId="77777777" w:rsidR="00C817BA" w:rsidRPr="00E269C8" w:rsidRDefault="00C817BA" w:rsidP="00F8650E">
      <w:pPr>
        <w:pStyle w:val="StyleN"/>
      </w:pPr>
      <w:r w:rsidRPr="00E269C8">
        <w:t xml:space="preserve">Donnée 0010 = Numéro SIRET (14 c) </w:t>
      </w:r>
      <w:r>
        <w:t xml:space="preserve">du </w:t>
      </w:r>
      <w:r w:rsidRPr="00EB5769">
        <w:t xml:space="preserve">destinataire de l'interchange </w:t>
      </w:r>
      <w:r w:rsidRPr="00E269C8">
        <w:t>et donnée 0007 = 5 (SIRET/INSEE)</w:t>
      </w:r>
    </w:p>
    <w:p w14:paraId="2CE6EBA3" w14:textId="77777777" w:rsidR="00C817BA" w:rsidRPr="00003A90" w:rsidRDefault="00C817BA">
      <w:pPr>
        <w:pStyle w:val="StyleN"/>
      </w:pPr>
    </w:p>
    <w:p w14:paraId="31EA9B0A" w14:textId="77777777" w:rsidR="00C817BA" w:rsidRPr="00003A90" w:rsidRDefault="00C817BA">
      <w:pPr>
        <w:pStyle w:val="StyleN"/>
        <w:rPr>
          <w:b/>
          <w:bCs/>
        </w:rPr>
      </w:pPr>
      <w:r w:rsidRPr="00003A90">
        <w:rPr>
          <w:b/>
          <w:bCs/>
        </w:rPr>
        <w:t>Données 0017 et 0019</w:t>
      </w:r>
    </w:p>
    <w:p w14:paraId="104AABC6" w14:textId="77777777" w:rsidR="00C817BA" w:rsidRDefault="00C817BA">
      <w:pPr>
        <w:pStyle w:val="StyleN"/>
      </w:pPr>
      <w:r>
        <w:t>"AAMMJJ" et "HHMM" représentent les formats dans lesquels les données Date de préparation et Heure de préparation doivent être respectivement exprimées.</w:t>
      </w:r>
    </w:p>
    <w:p w14:paraId="1BAC75F1" w14:textId="77777777" w:rsidR="00C817BA" w:rsidRPr="00003A90" w:rsidRDefault="00C817BA">
      <w:pPr>
        <w:pStyle w:val="StyleN"/>
      </w:pPr>
    </w:p>
    <w:p w14:paraId="42355C11" w14:textId="77777777" w:rsidR="00C817BA" w:rsidRPr="00003A90" w:rsidRDefault="00C817BA">
      <w:pPr>
        <w:pStyle w:val="StyleN"/>
        <w:rPr>
          <w:b/>
          <w:bCs/>
        </w:rPr>
      </w:pPr>
      <w:r w:rsidRPr="00003A90">
        <w:rPr>
          <w:b/>
          <w:bCs/>
        </w:rPr>
        <w:t>Donnée 0020</w:t>
      </w:r>
    </w:p>
    <w:p w14:paraId="1419D6E3" w14:textId="77777777" w:rsidR="00C817BA" w:rsidRDefault="00C817BA">
      <w:pPr>
        <w:pStyle w:val="StyleN"/>
      </w:pPr>
      <w:r>
        <w:t>Référence unique attribuée par l'émetteur, identique à celle mentionnée dans le segment UNZ (donnée 0020).</w:t>
      </w:r>
    </w:p>
    <w:p w14:paraId="3E558CB8" w14:textId="77777777" w:rsidR="00C817BA" w:rsidRDefault="00C817BA" w:rsidP="004C7AA3">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730448E8" w14:textId="77777777" w:rsidR="00C817BA" w:rsidRDefault="00C817BA" w:rsidP="002D3158">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066DD2DD" w14:textId="77777777" w:rsidR="00C817BA" w:rsidRDefault="00C817BA">
      <w:pPr>
        <w:pStyle w:val="StyleN"/>
      </w:pPr>
    </w:p>
    <w:p w14:paraId="3E3F0F06" w14:textId="77777777" w:rsidR="00C817BA" w:rsidRDefault="00C817BA">
      <w:pPr>
        <w:pStyle w:val="StyleN"/>
        <w:rPr>
          <w:b/>
          <w:bCs/>
        </w:rPr>
      </w:pPr>
      <w:r w:rsidRPr="00003A90">
        <w:rPr>
          <w:b/>
          <w:bCs/>
        </w:rPr>
        <w:t>Donnée 0032</w:t>
      </w:r>
    </w:p>
    <w:p w14:paraId="14302F80" w14:textId="77777777" w:rsidR="00C817BA" w:rsidRDefault="00C817BA" w:rsidP="00F8650E">
      <w:pPr>
        <w:pStyle w:val="StyleN"/>
      </w:pPr>
      <w:r>
        <w:t>Identifie l’émetteur, le destinataire, la nature et la version de l’interchange.</w:t>
      </w:r>
    </w:p>
    <w:p w14:paraId="179AFE92" w14:textId="77777777" w:rsidR="00C817BA" w:rsidRDefault="00C817BA" w:rsidP="00A34725">
      <w:pPr>
        <w:pStyle w:val="StyleN"/>
      </w:pPr>
      <w:ins w:id="46" w:author="Timothée MUGUET" w:date="2025-11-28T15:06:00Z" w16du:dateUtc="2025-11-28T14:06:00Z">
        <w:r>
          <w:t>PED</w:t>
        </w:r>
      </w:ins>
      <w:ins w:id="47" w:author="Timothée MUGUET" w:date="2025-11-28T15:10:00Z" w16du:dateUtc="2025-11-28T14:10:00Z">
        <w:r>
          <w:t>-</w:t>
        </w:r>
      </w:ins>
      <w:ins w:id="48" w:author="Timothée MUGUET" w:date="2025-11-28T15:06:00Z" w16du:dateUtc="2025-11-28T14:06:00Z">
        <w:r>
          <w:t>CAB-IN-TICPE2601</w:t>
        </w:r>
      </w:ins>
      <w:ins w:id="49" w:author="Timothée MUGUET" w:date="2024-11-25T12:11:00Z" w16du:dateUtc="2024-11-25T11:11:00Z">
        <w:r>
          <w:t> </w:t>
        </w:r>
      </w:ins>
      <w:r>
        <w:t xml:space="preserve">: Identifie un interchange </w:t>
      </w:r>
      <w:ins w:id="50" w:author="Timothée MUGUET" w:date="2025-11-28T15:10:00Z" w16du:dateUtc="2025-11-28T14:10:00Z">
        <w:r>
          <w:t>EDI-TICPE</w:t>
        </w:r>
      </w:ins>
      <w:r>
        <w:t xml:space="preserve"> de la campagne générale entre un Partenaire EDI et un</w:t>
      </w:r>
      <w:r w:rsidRPr="00E269C8">
        <w:t xml:space="preserve"> </w:t>
      </w:r>
      <w:r>
        <w:t>Cabinet,</w:t>
      </w:r>
    </w:p>
    <w:p w14:paraId="3024DBF1" w14:textId="77777777" w:rsidR="00C817BA" w:rsidRDefault="00C817BA" w:rsidP="00E269C8">
      <w:pPr>
        <w:pStyle w:val="StyleN"/>
      </w:pPr>
      <w:r>
        <w:t>PED-CAB : Emetteur un partenaire EDI et destinataire un Cabinet,</w:t>
      </w:r>
    </w:p>
    <w:p w14:paraId="1116692C" w14:textId="77777777" w:rsidR="00C817BA" w:rsidRDefault="00C817BA" w:rsidP="00E269C8">
      <w:pPr>
        <w:pStyle w:val="StyleN"/>
      </w:pPr>
      <w:r>
        <w:t xml:space="preserve">IN : Interchange de type </w:t>
      </w:r>
      <w:ins w:id="51" w:author="Timothée MUGUET" w:date="2025-11-28T15:10:00Z" w16du:dateUtc="2025-11-28T14:10:00Z">
        <w:r>
          <w:t>INFENT DC</w:t>
        </w:r>
      </w:ins>
      <w:r>
        <w:t>,</w:t>
      </w:r>
    </w:p>
    <w:p w14:paraId="23CD6E70" w14:textId="77777777" w:rsidR="00C817BA" w:rsidRDefault="00C817BA" w:rsidP="00E269C8">
      <w:pPr>
        <w:pStyle w:val="StyleN"/>
      </w:pPr>
      <w:ins w:id="52" w:author="Timothée MUGUET" w:date="2025-11-28T15:11:00Z" w16du:dateUtc="2025-11-28T14:11:00Z">
        <w:r>
          <w:t>TICPE :</w:t>
        </w:r>
      </w:ins>
      <w:r>
        <w:t xml:space="preserve"> Téléprocédure </w:t>
      </w:r>
      <w:ins w:id="53" w:author="Timothée MUGUET" w:date="2025-11-28T15:11:00Z" w16du:dateUtc="2025-11-28T14:11:00Z">
        <w:r>
          <w:t>EDI-TICPE</w:t>
        </w:r>
      </w:ins>
      <w:r>
        <w:t>,</w:t>
      </w:r>
    </w:p>
    <w:p w14:paraId="1B129409" w14:textId="77777777" w:rsidR="00C817BA" w:rsidRDefault="00C817BA" w:rsidP="00A34725">
      <w:pPr>
        <w:pStyle w:val="StyleN"/>
      </w:pPr>
      <w:ins w:id="54" w:author="Timothée MUGUET" w:date="2025-11-28T15:11:00Z" w16du:dateUtc="2025-11-28T14:11:00Z">
        <w:r>
          <w:t>26</w:t>
        </w:r>
      </w:ins>
      <w:ins w:id="55" w:author="Timothée MUGUET" w:date="2024-11-25T12:11:00Z" w16du:dateUtc="2024-11-25T11:11:00Z">
        <w:r>
          <w:t xml:space="preserve"> </w:t>
        </w:r>
      </w:ins>
      <w:r>
        <w:t xml:space="preserve">: Millésime de la campagne </w:t>
      </w:r>
      <w:ins w:id="56" w:author="Timothée MUGUET" w:date="2025-11-28T15:31:00Z" w16du:dateUtc="2025-11-28T14:31:00Z">
        <w:r>
          <w:t>EDI-TICPE</w:t>
        </w:r>
      </w:ins>
      <w:r>
        <w:t>,</w:t>
      </w:r>
    </w:p>
    <w:p w14:paraId="32C5CC7A" w14:textId="77777777" w:rsidR="00C817BA" w:rsidRDefault="00C817BA" w:rsidP="00A34725">
      <w:pPr>
        <w:pStyle w:val="StyleN"/>
      </w:pPr>
      <w:r>
        <w:t xml:space="preserve">01 Version 1 du GUM INFENT DC pour la campagne </w:t>
      </w:r>
      <w:ins w:id="57" w:author="Timothée MUGUET" w:date="2024-11-25T12:11:00Z" w16du:dateUtc="2024-11-25T11:11:00Z">
        <w:r>
          <w:t>20</w:t>
        </w:r>
      </w:ins>
      <w:ins w:id="58" w:author="Timothée MUGUET" w:date="2025-11-28T15:31:00Z" w16du:dateUtc="2025-11-28T14:31:00Z">
        <w:r>
          <w:t>26</w:t>
        </w:r>
      </w:ins>
      <w:r>
        <w:t>.</w:t>
      </w:r>
    </w:p>
    <w:p w14:paraId="6942286E" w14:textId="77777777" w:rsidR="00C817BA" w:rsidRDefault="00C817BA" w:rsidP="00E269C8">
      <w:pPr>
        <w:pStyle w:val="StyleN"/>
      </w:pPr>
      <w:r>
        <w:t>Il n’existe pas de liaison entre la version du document (première page) et la version du message.</w:t>
      </w:r>
    </w:p>
    <w:p w14:paraId="2A15E213" w14:textId="77777777" w:rsidR="00C817BA" w:rsidRPr="00223826" w:rsidRDefault="00C817BA" w:rsidP="00D17032"/>
    <w:p w14:paraId="248EABC6" w14:textId="77777777" w:rsidR="00C817BA" w:rsidRPr="00003A90" w:rsidRDefault="00C817BA">
      <w:pPr>
        <w:pStyle w:val="StyleN"/>
        <w:rPr>
          <w:b/>
          <w:bCs/>
        </w:rPr>
      </w:pPr>
      <w:r w:rsidRPr="00003A90">
        <w:rPr>
          <w:b/>
          <w:bCs/>
        </w:rPr>
        <w:t>Donnée 0035</w:t>
      </w:r>
    </w:p>
    <w:p w14:paraId="10609F9A" w14:textId="77777777" w:rsidR="00C817BA" w:rsidRDefault="00C817BA">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65D79429" w14:textId="77777777" w:rsidR="00C817BA" w:rsidRDefault="00C817BA">
      <w:pPr>
        <w:pStyle w:val="StyleN"/>
      </w:pPr>
      <w:r>
        <w:t>Si interchange "réel", alors la donnée 0035 est absente.</w:t>
      </w:r>
    </w:p>
    <w:p w14:paraId="1A5BD219" w14:textId="77777777" w:rsidR="00C817BA" w:rsidRPr="001F4BC9" w:rsidRDefault="00C817BA" w:rsidP="00C817BA">
      <w:pPr>
        <w:pStyle w:val="Titre5"/>
        <w:numPr>
          <w:ilvl w:val="4"/>
          <w:numId w:val="9"/>
        </w:numPr>
      </w:pPr>
      <w:r w:rsidRPr="001E5AE6">
        <w:br w:type="page"/>
      </w:r>
      <w:bookmarkStart w:id="59" w:name="_Toc92185059"/>
      <w:bookmarkStart w:id="60" w:name="_Toc251679444"/>
      <w:bookmarkStart w:id="61" w:name="_Toc310860817"/>
      <w:bookmarkStart w:id="62" w:name="_Toc88471014"/>
      <w:r w:rsidRPr="001F4BC9">
        <w:t>UNZ Segment fin d'interchange</w:t>
      </w:r>
      <w:bookmarkEnd w:id="59"/>
      <w:bookmarkEnd w:id="60"/>
      <w:bookmarkEnd w:id="61"/>
      <w:bookmarkEnd w:id="62"/>
    </w:p>
    <w:p w14:paraId="4F97BD75" w14:textId="77777777" w:rsidR="00C817BA" w:rsidRDefault="00C817BA">
      <w:pPr>
        <w:pStyle w:val="StyleTag"/>
      </w:pPr>
      <w:r>
        <w:t>Lev 0</w:t>
      </w:r>
      <w:r>
        <w:tab/>
        <w:t>UNZ</w:t>
      </w:r>
      <w:r>
        <w:tab/>
        <w:t>FIN D'INTERCHANGE</w:t>
      </w:r>
      <w:r>
        <w:tab/>
        <w:t>St : M</w:t>
      </w:r>
      <w:r>
        <w:tab/>
        <w:t>Ré : 1</w:t>
      </w:r>
      <w:r>
        <w:tab/>
        <w:t>Oc : 1</w:t>
      </w:r>
    </w:p>
    <w:p w14:paraId="0B4C0A13" w14:textId="77777777" w:rsidR="00C817BA" w:rsidRDefault="00C817BA">
      <w:pPr>
        <w:pStyle w:val="StyleI"/>
      </w:pPr>
      <w:r>
        <w:t>Fonction : Segment de service obligatoire servant à terminer et contrôler l'intégrité d'un interchange.</w:t>
      </w:r>
    </w:p>
    <w:p w14:paraId="7F2B22D6" w14:textId="77777777" w:rsidR="00C817BA" w:rsidRDefault="00C817BA" w:rsidP="004863E5"/>
    <w:p w14:paraId="34E464D4" w14:textId="77777777" w:rsidR="00C817BA" w:rsidRDefault="00C817BA">
      <w:pPr>
        <w:pStyle w:val="StyleST"/>
      </w:pPr>
      <w:r>
        <w:t>Réf.</w:t>
      </w:r>
      <w:r>
        <w:tab/>
        <w:t>Nom</w:t>
      </w:r>
      <w:r>
        <w:tab/>
        <w:t>St</w:t>
      </w:r>
      <w:r>
        <w:tab/>
        <w:t>Desc.</w:t>
      </w:r>
      <w:r>
        <w:tab/>
        <w:t>Observations</w:t>
      </w:r>
    </w:p>
    <w:p w14:paraId="38FCE0DF" w14:textId="77777777" w:rsidR="00C817BA" w:rsidRDefault="00C817BA" w:rsidP="00BA5916">
      <w:pPr>
        <w:pStyle w:val="StyleCdbut"/>
      </w:pPr>
      <w:r>
        <w:t>0036</w:t>
      </w:r>
      <w:r>
        <w:tab/>
      </w:r>
      <w:r w:rsidRPr="004863E5">
        <w:t>COMPTEUR DE CONTROLE DE L’INTERCHANGE</w:t>
      </w:r>
      <w:r>
        <w:tab/>
        <w:t>M</w:t>
      </w:r>
      <w:r>
        <w:tab/>
        <w:t>n..6</w:t>
      </w:r>
      <w:r>
        <w:tab/>
        <w:t>Nb_groupe_fonctionnel_interchange</w:t>
      </w:r>
    </w:p>
    <w:p w14:paraId="584BAC44" w14:textId="77777777" w:rsidR="00C817BA" w:rsidRPr="00465279" w:rsidRDefault="00C817BA" w:rsidP="004D745D">
      <w:pPr>
        <w:pStyle w:val="StyleCFin"/>
      </w:pPr>
      <w:r>
        <w:t>0020</w:t>
      </w:r>
      <w:r w:rsidRPr="00465279">
        <w:tab/>
        <w:t>REFERENCE DE CONTROLE DE L’INTERCHANGE</w:t>
      </w:r>
      <w:r w:rsidRPr="00465279">
        <w:tab/>
        <w:t>M</w:t>
      </w:r>
      <w:r w:rsidRPr="00465279">
        <w:tab/>
        <w:t>an..14</w:t>
      </w:r>
      <w:r w:rsidRPr="00465279">
        <w:tab/>
        <w:t>Numéro_référence_interchange</w:t>
      </w:r>
    </w:p>
    <w:p w14:paraId="6A1CA410" w14:textId="77777777" w:rsidR="00C817BA" w:rsidRPr="005B3D72" w:rsidRDefault="00C817BA" w:rsidP="00BA5916">
      <w:pPr>
        <w:pStyle w:val="StyleNT"/>
      </w:pPr>
      <w:r>
        <w:t>Notes explicatives :</w:t>
      </w:r>
    </w:p>
    <w:p w14:paraId="67CEE136" w14:textId="77777777" w:rsidR="00C817BA" w:rsidRDefault="00C817BA" w:rsidP="004863E5">
      <w:pPr>
        <w:pStyle w:val="StyleN"/>
      </w:pPr>
    </w:p>
    <w:p w14:paraId="06A2C7F0" w14:textId="77777777" w:rsidR="00C817BA" w:rsidRPr="00C644C3" w:rsidRDefault="00C817BA">
      <w:pPr>
        <w:pStyle w:val="StyleN"/>
        <w:rPr>
          <w:b/>
          <w:bCs/>
        </w:rPr>
      </w:pPr>
      <w:r w:rsidRPr="00C644C3">
        <w:rPr>
          <w:b/>
          <w:bCs/>
        </w:rPr>
        <w:t>Donnée 0036</w:t>
      </w:r>
    </w:p>
    <w:p w14:paraId="2DDCE435" w14:textId="77777777" w:rsidR="00C817BA" w:rsidRDefault="00C817BA" w:rsidP="004863E5">
      <w:pPr>
        <w:pStyle w:val="StyleN"/>
      </w:pPr>
      <w:r>
        <w:t>Si l’échange n’est pas sécurisé :</w:t>
      </w:r>
      <w:r>
        <w:tab/>
      </w:r>
    </w:p>
    <w:p w14:paraId="0E2B8A91" w14:textId="77777777" w:rsidR="00C817BA" w:rsidRDefault="00C817BA">
      <w:pPr>
        <w:pStyle w:val="StyleN"/>
      </w:pPr>
      <w:r>
        <w:t xml:space="preserve">Nb_groupe_fonctionnel_interchange = 1 si l’échange ne concerne que des déclarations (message </w:t>
      </w:r>
      <w:ins w:id="63" w:author="Timothée MUGUET" w:date="2025-11-28T15:31:00Z" w16du:dateUtc="2025-11-28T14:31:00Z">
        <w:r>
          <w:t>IN</w:t>
        </w:r>
      </w:ins>
      <w:ins w:id="64" w:author="Timothée MUGUET" w:date="2025-11-28T15:32:00Z" w16du:dateUtc="2025-11-28T14:32:00Z">
        <w:r>
          <w:t>FENT DC</w:t>
        </w:r>
      </w:ins>
      <w:r>
        <w:t>).</w:t>
      </w:r>
    </w:p>
    <w:p w14:paraId="376F90D4" w14:textId="77777777" w:rsidR="00C817BA" w:rsidRPr="004863E5" w:rsidRDefault="00C817BA">
      <w:pPr>
        <w:pStyle w:val="StyleN"/>
      </w:pPr>
    </w:p>
    <w:p w14:paraId="4E13D8AD" w14:textId="77777777" w:rsidR="00C817BA" w:rsidRPr="00C644C3" w:rsidRDefault="00C817BA">
      <w:pPr>
        <w:pStyle w:val="StyleN"/>
        <w:rPr>
          <w:b/>
          <w:bCs/>
        </w:rPr>
      </w:pPr>
      <w:r w:rsidRPr="00C644C3">
        <w:rPr>
          <w:b/>
          <w:bCs/>
        </w:rPr>
        <w:t>Donnée 0020</w:t>
      </w:r>
    </w:p>
    <w:p w14:paraId="6A6C3F82" w14:textId="77777777" w:rsidR="00C817BA" w:rsidRDefault="00C817BA">
      <w:pPr>
        <w:pStyle w:val="StyleN"/>
      </w:pPr>
      <w:r>
        <w:t>Référence unique attribuée par l'émetteur, identique à celle mentionnée dans le segment UNB (donnée 0020).</w:t>
      </w:r>
    </w:p>
    <w:p w14:paraId="55CD5630" w14:textId="77777777" w:rsidR="00C817BA" w:rsidRDefault="00C817BA">
      <w:pPr>
        <w:pStyle w:val="StyleN"/>
      </w:pPr>
    </w:p>
    <w:p w14:paraId="417041DC" w14:textId="77777777" w:rsidR="00C817BA" w:rsidRPr="001F4BC9" w:rsidRDefault="00C817BA" w:rsidP="00C817BA">
      <w:pPr>
        <w:pStyle w:val="Titre4"/>
        <w:numPr>
          <w:ilvl w:val="3"/>
          <w:numId w:val="9"/>
        </w:numPr>
      </w:pPr>
      <w:r w:rsidRPr="001E5AE6">
        <w:br w:type="page"/>
      </w:r>
      <w:bookmarkStart w:id="65" w:name="_Toc92185060"/>
      <w:bookmarkStart w:id="66" w:name="_Toc251679445"/>
      <w:bookmarkStart w:id="67" w:name="_Toc310860818"/>
      <w:bookmarkStart w:id="68" w:name="_Toc88471015"/>
      <w:r w:rsidRPr="001F4BC9">
        <w:t>Segments de service Groupe fonctionnel</w:t>
      </w:r>
      <w:bookmarkEnd w:id="65"/>
      <w:bookmarkEnd w:id="66"/>
      <w:bookmarkEnd w:id="67"/>
      <w:bookmarkEnd w:id="68"/>
    </w:p>
    <w:p w14:paraId="0A9B6746" w14:textId="77777777" w:rsidR="00C817BA" w:rsidRPr="001F4BC9" w:rsidRDefault="00C817BA" w:rsidP="00C817BA">
      <w:pPr>
        <w:pStyle w:val="Titre5"/>
        <w:numPr>
          <w:ilvl w:val="4"/>
          <w:numId w:val="9"/>
        </w:numPr>
      </w:pPr>
      <w:bookmarkStart w:id="69" w:name="_Toc92185061"/>
      <w:bookmarkStart w:id="70" w:name="_Toc251679446"/>
      <w:bookmarkStart w:id="71" w:name="_Toc310860819"/>
      <w:bookmarkStart w:id="72" w:name="_Toc88471016"/>
      <w:r w:rsidRPr="001F4BC9">
        <w:t>UNG Segment en-tête de groupe fonctionnel</w:t>
      </w:r>
      <w:bookmarkEnd w:id="69"/>
      <w:bookmarkEnd w:id="70"/>
      <w:bookmarkEnd w:id="71"/>
      <w:bookmarkEnd w:id="72"/>
    </w:p>
    <w:p w14:paraId="06D58D73" w14:textId="77777777" w:rsidR="00C817BA" w:rsidRDefault="00C817BA" w:rsidP="0066468A">
      <w:pPr>
        <w:pStyle w:val="StyleTag"/>
      </w:pPr>
      <w:r>
        <w:t>Lev 0</w:t>
      </w:r>
      <w:r>
        <w:tab/>
        <w:t>UNG</w:t>
      </w:r>
      <w:r>
        <w:tab/>
        <w:t xml:space="preserve">EN </w:t>
      </w:r>
      <w:r w:rsidRPr="003B17C4">
        <w:t xml:space="preserve">TETE </w:t>
      </w:r>
      <w:r>
        <w:t>DE GROUPE FONCTIONNEL</w:t>
      </w:r>
      <w:r>
        <w:tab/>
        <w:t>St : R</w:t>
      </w:r>
      <w:r>
        <w:tab/>
        <w:t>Ré : 1</w:t>
      </w:r>
      <w:r>
        <w:tab/>
        <w:t>Oc : 1</w:t>
      </w:r>
    </w:p>
    <w:p w14:paraId="49A01DEA" w14:textId="77777777" w:rsidR="00C817BA" w:rsidRPr="005B3D72" w:rsidRDefault="00C817BA" w:rsidP="005B3D72">
      <w:pPr>
        <w:pStyle w:val="StyleI"/>
      </w:pPr>
      <w:r w:rsidRPr="005B3D72">
        <w:t>Fonction : Segment de service obligatoire servant à débuter, identifier et spécifier un groupe fonctionnel.</w:t>
      </w:r>
    </w:p>
    <w:p w14:paraId="1EA86922" w14:textId="77777777" w:rsidR="00C817BA" w:rsidRDefault="00C817BA" w:rsidP="00C644C3"/>
    <w:p w14:paraId="3DD60FFF" w14:textId="77777777" w:rsidR="00C817BA" w:rsidRDefault="00C817BA">
      <w:pPr>
        <w:pStyle w:val="StyleST"/>
      </w:pPr>
      <w:r>
        <w:t>Réf.</w:t>
      </w:r>
      <w:r>
        <w:tab/>
        <w:t>Nom</w:t>
      </w:r>
      <w:r>
        <w:tab/>
        <w:t>St</w:t>
      </w:r>
      <w:r>
        <w:tab/>
        <w:t>Desc.</w:t>
      </w:r>
      <w:r>
        <w:tab/>
        <w:t>Observations</w:t>
      </w:r>
    </w:p>
    <w:p w14:paraId="583090E3" w14:textId="77777777" w:rsidR="00C817BA" w:rsidRDefault="00C817BA" w:rsidP="002002CF">
      <w:pPr>
        <w:pStyle w:val="StyleCdbut"/>
      </w:pPr>
      <w:r>
        <w:t>0038</w:t>
      </w:r>
      <w:r>
        <w:tab/>
        <w:t>IDENTIFICATION DU GROUPE FONCTIONNEL</w:t>
      </w:r>
      <w:r>
        <w:tab/>
        <w:t>M</w:t>
      </w:r>
      <w:r>
        <w:tab/>
        <w:t>an..6</w:t>
      </w:r>
      <w:r>
        <w:tab/>
        <w:t xml:space="preserve">INFENT </w:t>
      </w:r>
    </w:p>
    <w:p w14:paraId="5A3339D7" w14:textId="77777777" w:rsidR="00C817BA" w:rsidRDefault="00C817BA" w:rsidP="002002CF">
      <w:pPr>
        <w:pStyle w:val="StyleCCts"/>
      </w:pPr>
      <w:r>
        <w:t>S006</w:t>
      </w:r>
      <w:r>
        <w:tab/>
        <w:t>IDENTIF. DE L’EMETTEUR DE L’APPLICATION</w:t>
      </w:r>
      <w:r>
        <w:tab/>
        <w:t>M</w:t>
      </w:r>
      <w:r>
        <w:tab/>
      </w:r>
      <w:r>
        <w:tab/>
      </w:r>
    </w:p>
    <w:p w14:paraId="7A3EE417" w14:textId="77777777" w:rsidR="00C817BA" w:rsidRDefault="00C817BA" w:rsidP="002002CF">
      <w:pPr>
        <w:pStyle w:val="StyleCCts"/>
      </w:pPr>
      <w:r>
        <w:tab/>
        <w:t>0040</w:t>
      </w:r>
      <w:r>
        <w:tab/>
        <w:t>Identification de l’emetteur</w:t>
      </w:r>
      <w:r>
        <w:tab/>
        <w:t>M</w:t>
      </w:r>
      <w:r>
        <w:tab/>
        <w:t>an..35</w:t>
      </w:r>
      <w:r>
        <w:tab/>
        <w:t xml:space="preserve">Voir notes explicatives </w:t>
      </w:r>
    </w:p>
    <w:p w14:paraId="59C13147" w14:textId="77777777" w:rsidR="00C817BA" w:rsidRDefault="00C817BA" w:rsidP="002002CF">
      <w:pPr>
        <w:pStyle w:val="StyleCICts"/>
      </w:pPr>
      <w:r>
        <w:tab/>
        <w:t>0007</w:t>
      </w:r>
      <w:r>
        <w:tab/>
        <w:t xml:space="preserve">Qualifiant de l'identification </w:t>
      </w:r>
      <w:r>
        <w:tab/>
        <w:t>N</w:t>
      </w:r>
      <w:r>
        <w:tab/>
        <w:t>an..4</w:t>
      </w:r>
      <w:r>
        <w:tab/>
      </w:r>
    </w:p>
    <w:p w14:paraId="638C526C" w14:textId="77777777" w:rsidR="00C817BA" w:rsidRDefault="00C817BA" w:rsidP="002002CF">
      <w:pPr>
        <w:pStyle w:val="StyleCCts"/>
      </w:pPr>
      <w:r>
        <w:t>S007</w:t>
      </w:r>
      <w:r>
        <w:tab/>
        <w:t>IDENTIF. DU DESTINATAIRE DE L’APPLICATION</w:t>
      </w:r>
      <w:r>
        <w:tab/>
        <w:t>M</w:t>
      </w:r>
      <w:r>
        <w:tab/>
      </w:r>
      <w:r>
        <w:tab/>
      </w:r>
    </w:p>
    <w:p w14:paraId="1942ED14" w14:textId="77777777" w:rsidR="00C817BA" w:rsidRDefault="00C817BA" w:rsidP="002002CF">
      <w:pPr>
        <w:pStyle w:val="StyleCCts"/>
      </w:pPr>
      <w:r>
        <w:t>0044</w:t>
      </w:r>
      <w:r>
        <w:tab/>
        <w:t>Identification du destinataire</w:t>
      </w:r>
      <w:r>
        <w:tab/>
        <w:t>M</w:t>
      </w:r>
      <w:r>
        <w:tab/>
        <w:t>an..35</w:t>
      </w:r>
      <w:r>
        <w:tab/>
        <w:t>CABINET</w:t>
      </w:r>
    </w:p>
    <w:p w14:paraId="378DC4B3" w14:textId="77777777" w:rsidR="00C817BA" w:rsidRDefault="00C817BA" w:rsidP="002002CF">
      <w:pPr>
        <w:pStyle w:val="StyleCICts"/>
      </w:pPr>
      <w:r>
        <w:tab/>
        <w:t>0007</w:t>
      </w:r>
      <w:r>
        <w:tab/>
        <w:t>Qualifiant de l'identification</w:t>
      </w:r>
      <w:r>
        <w:tab/>
        <w:t>N</w:t>
      </w:r>
      <w:r>
        <w:tab/>
        <w:t>an..4</w:t>
      </w:r>
      <w:r>
        <w:tab/>
      </w:r>
    </w:p>
    <w:p w14:paraId="54BFD5DA" w14:textId="77777777" w:rsidR="00C817BA" w:rsidRDefault="00C817BA" w:rsidP="002002CF">
      <w:pPr>
        <w:pStyle w:val="StyleCCts"/>
      </w:pPr>
      <w:r>
        <w:t>S004</w:t>
      </w:r>
      <w:r>
        <w:tab/>
        <w:t>DATE ET HEURE DE PREPARATION</w:t>
      </w:r>
      <w:r>
        <w:tab/>
        <w:t>M</w:t>
      </w:r>
      <w:r>
        <w:tab/>
      </w:r>
      <w:r>
        <w:tab/>
      </w:r>
    </w:p>
    <w:p w14:paraId="5E7BE954" w14:textId="77777777" w:rsidR="00C817BA" w:rsidRDefault="00C817BA" w:rsidP="002002CF">
      <w:pPr>
        <w:pStyle w:val="StyleCCts"/>
      </w:pPr>
      <w:r>
        <w:tab/>
        <w:t>0017</w:t>
      </w:r>
      <w:r>
        <w:tab/>
        <w:t>Date de préparation</w:t>
      </w:r>
      <w:r>
        <w:tab/>
        <w:t>M</w:t>
      </w:r>
      <w:r>
        <w:tab/>
        <w:t>n6</w:t>
      </w:r>
      <w:r>
        <w:tab/>
      </w:r>
      <w:r>
        <w:tab/>
        <w:t>AAMMJJ</w:t>
      </w:r>
    </w:p>
    <w:p w14:paraId="52B33340" w14:textId="77777777" w:rsidR="00C817BA" w:rsidRDefault="00C817BA" w:rsidP="002002CF">
      <w:pPr>
        <w:pStyle w:val="StyleCCts"/>
      </w:pPr>
      <w:r>
        <w:tab/>
        <w:t>0019</w:t>
      </w:r>
      <w:r>
        <w:tab/>
        <w:t>Heure de préparation</w:t>
      </w:r>
      <w:r>
        <w:tab/>
        <w:t>M</w:t>
      </w:r>
      <w:r>
        <w:tab/>
        <w:t>n4</w:t>
      </w:r>
      <w:r>
        <w:tab/>
      </w:r>
      <w:r>
        <w:tab/>
        <w:t>HHMM</w:t>
      </w:r>
    </w:p>
    <w:p w14:paraId="3FC20221" w14:textId="77777777" w:rsidR="00C817BA" w:rsidRDefault="00C817BA" w:rsidP="002002CF">
      <w:pPr>
        <w:pStyle w:val="StyleCCts"/>
      </w:pPr>
      <w:r>
        <w:t>0048</w:t>
      </w:r>
      <w:r>
        <w:tab/>
      </w:r>
      <w:r w:rsidRPr="00DD561F">
        <w:t>N° DE REFERENCE DU GROUPE FONCTIONNEL</w:t>
      </w:r>
      <w:r>
        <w:tab/>
        <w:t>M</w:t>
      </w:r>
      <w:r>
        <w:tab/>
        <w:t>an..14</w:t>
      </w:r>
      <w:r>
        <w:tab/>
        <w:t>N°_réf_groupe_fonctionnel</w:t>
      </w:r>
    </w:p>
    <w:p w14:paraId="10D88AB3" w14:textId="77777777" w:rsidR="00C817BA" w:rsidRDefault="00C817BA" w:rsidP="002002CF">
      <w:pPr>
        <w:pStyle w:val="StyleCCts"/>
      </w:pPr>
      <w:r>
        <w:t>0051</w:t>
      </w:r>
      <w:r>
        <w:tab/>
        <w:t>AGENCE DE CONTROLE</w:t>
      </w:r>
      <w:r>
        <w:tab/>
        <w:t>M</w:t>
      </w:r>
      <w:r>
        <w:tab/>
        <w:t>an..2</w:t>
      </w:r>
      <w:r>
        <w:tab/>
        <w:t>UN</w:t>
      </w:r>
    </w:p>
    <w:p w14:paraId="5E4DBF48" w14:textId="77777777" w:rsidR="00C817BA" w:rsidRDefault="00C817BA" w:rsidP="002002CF">
      <w:pPr>
        <w:pStyle w:val="StyleCCts"/>
      </w:pPr>
      <w:r>
        <w:t>S008</w:t>
      </w:r>
      <w:r>
        <w:tab/>
        <w:t>VERSION DU MESSAGE</w:t>
      </w:r>
      <w:r>
        <w:tab/>
        <w:t>M</w:t>
      </w:r>
      <w:r>
        <w:tab/>
      </w:r>
      <w:r>
        <w:tab/>
      </w:r>
    </w:p>
    <w:p w14:paraId="67B00738" w14:textId="77777777" w:rsidR="00C817BA" w:rsidRDefault="00C817BA" w:rsidP="002002CF">
      <w:pPr>
        <w:pStyle w:val="StyleCCts"/>
      </w:pPr>
      <w:r>
        <w:tab/>
        <w:t>0052</w:t>
      </w:r>
      <w:r>
        <w:tab/>
        <w:t>Numéro de la version du message</w:t>
      </w:r>
      <w:r>
        <w:tab/>
        <w:t>M</w:t>
      </w:r>
      <w:r>
        <w:tab/>
        <w:t>an..3</w:t>
      </w:r>
      <w:r>
        <w:tab/>
        <w:t>D</w:t>
      </w:r>
    </w:p>
    <w:p w14:paraId="6711D5EB" w14:textId="77777777" w:rsidR="00C817BA" w:rsidRDefault="00C817BA" w:rsidP="002002CF">
      <w:pPr>
        <w:pStyle w:val="StyleCCts"/>
      </w:pPr>
      <w:r>
        <w:tab/>
        <w:t>0054</w:t>
      </w:r>
      <w:r>
        <w:tab/>
        <w:t>Numéro de la révision du message</w:t>
      </w:r>
      <w:r>
        <w:tab/>
        <w:t>M</w:t>
      </w:r>
      <w:r>
        <w:tab/>
        <w:t>an..3</w:t>
      </w:r>
      <w:r>
        <w:tab/>
        <w:t>00B</w:t>
      </w:r>
    </w:p>
    <w:p w14:paraId="32488BC3" w14:textId="77777777" w:rsidR="00C817BA" w:rsidRPr="00D91081" w:rsidRDefault="00C817BA">
      <w:pPr>
        <w:pStyle w:val="StyleCCts"/>
        <w:rPr>
          <w:szCs w:val="18"/>
        </w:rPr>
      </w:pPr>
      <w:r>
        <w:tab/>
        <w:t>0057</w:t>
      </w:r>
      <w:r>
        <w:tab/>
        <w:t>Code attribué par l'association</w:t>
      </w:r>
      <w:r>
        <w:tab/>
        <w:t>R</w:t>
      </w:r>
      <w:r>
        <w:tab/>
        <w:t>an..6</w:t>
      </w:r>
      <w:r>
        <w:tab/>
      </w:r>
      <w:ins w:id="73" w:author="Timothée MUGUET" w:date="2025-11-28T15:32:00Z" w16du:dateUtc="2025-11-28T14:32:00Z">
        <w:r>
          <w:t>CD2601</w:t>
        </w:r>
      </w:ins>
    </w:p>
    <w:p w14:paraId="24268731" w14:textId="77777777" w:rsidR="00C817BA" w:rsidRPr="00C644C3" w:rsidRDefault="00C817BA" w:rsidP="002002CF">
      <w:pPr>
        <w:pStyle w:val="StyleCIfin"/>
      </w:pPr>
      <w:r w:rsidRPr="00C644C3">
        <w:t>0058</w:t>
      </w:r>
      <w:r w:rsidRPr="00C644C3">
        <w:tab/>
        <w:t>MOT DE PASSE DE L’APPLICATION</w:t>
      </w:r>
      <w:r w:rsidRPr="00C644C3">
        <w:tab/>
        <w:t>N</w:t>
      </w:r>
      <w:r w:rsidRPr="00C644C3">
        <w:tab/>
        <w:t>an..14</w:t>
      </w:r>
      <w:r w:rsidRPr="00C644C3">
        <w:tab/>
      </w:r>
    </w:p>
    <w:p w14:paraId="751D23FC" w14:textId="77777777" w:rsidR="00C817BA" w:rsidRPr="00DD561F" w:rsidRDefault="00C817BA" w:rsidP="00BA5916">
      <w:pPr>
        <w:pStyle w:val="StyleNT"/>
      </w:pPr>
      <w:r w:rsidRPr="00DD561F">
        <w:t>Notes explicatives :</w:t>
      </w:r>
    </w:p>
    <w:p w14:paraId="79FA7BCC" w14:textId="77777777" w:rsidR="00C817BA" w:rsidRDefault="00C817BA" w:rsidP="00DD561F">
      <w:pPr>
        <w:pStyle w:val="StyleN"/>
      </w:pPr>
    </w:p>
    <w:p w14:paraId="196C27B0" w14:textId="77777777" w:rsidR="00C817BA" w:rsidRPr="00DD561F" w:rsidRDefault="00C817BA" w:rsidP="00DD561F">
      <w:pPr>
        <w:pStyle w:val="StyleN"/>
        <w:rPr>
          <w:b/>
          <w:bCs/>
        </w:rPr>
      </w:pPr>
      <w:r w:rsidRPr="00DD561F">
        <w:rPr>
          <w:b/>
          <w:bCs/>
        </w:rPr>
        <w:t>Données 0017 et 0019</w:t>
      </w:r>
    </w:p>
    <w:p w14:paraId="653B5809" w14:textId="77777777" w:rsidR="00C817BA" w:rsidRDefault="00C817BA">
      <w:pPr>
        <w:pStyle w:val="StyleN"/>
      </w:pPr>
      <w:r>
        <w:t>"AAMMJJ" et "HHMM" représentent les formats dans lesquels les données Date de préparation et Heure de préparation doivent être respectivement exprimées.</w:t>
      </w:r>
    </w:p>
    <w:p w14:paraId="30AD4DF4" w14:textId="77777777" w:rsidR="00C817BA" w:rsidRPr="00DD561F" w:rsidRDefault="00C817BA" w:rsidP="00DD561F">
      <w:pPr>
        <w:pStyle w:val="StyleN"/>
      </w:pPr>
    </w:p>
    <w:p w14:paraId="039446B6" w14:textId="77777777" w:rsidR="00C817BA" w:rsidRPr="00DD561F" w:rsidRDefault="00C817BA" w:rsidP="00DD561F">
      <w:pPr>
        <w:pStyle w:val="StyleN"/>
        <w:rPr>
          <w:b/>
          <w:bCs/>
        </w:rPr>
      </w:pPr>
      <w:r w:rsidRPr="00DD561F">
        <w:rPr>
          <w:b/>
          <w:bCs/>
        </w:rPr>
        <w:t>Donnée 0038</w:t>
      </w:r>
    </w:p>
    <w:p w14:paraId="6A696904" w14:textId="77777777" w:rsidR="00C817BA" w:rsidRDefault="00C817BA" w:rsidP="004C7AA3">
      <w:pPr>
        <w:pStyle w:val="StyleN"/>
        <w:tabs>
          <w:tab w:val="left" w:pos="6804"/>
        </w:tabs>
      </w:pPr>
      <w:r>
        <w:t>Un message peut être envoyé d’un partenaire EDI vers un OGA</w:t>
      </w:r>
      <w:r>
        <w:tab/>
      </w:r>
      <w:ins w:id="74" w:author="Timothée MUGUET" w:date="2025-11-28T15:32:00Z" w16du:dateUtc="2025-11-28T14:32:00Z">
        <w:r>
          <w:t>INFENT DC</w:t>
        </w:r>
      </w:ins>
    </w:p>
    <w:p w14:paraId="68EEA16E" w14:textId="77777777" w:rsidR="00C817BA" w:rsidRPr="00DD561F" w:rsidRDefault="00C817BA" w:rsidP="00DD561F">
      <w:pPr>
        <w:pStyle w:val="StyleN"/>
        <w:tabs>
          <w:tab w:val="left" w:pos="6804"/>
        </w:tabs>
      </w:pPr>
    </w:p>
    <w:p w14:paraId="25B3F724" w14:textId="77777777" w:rsidR="00C817BA" w:rsidRPr="00DD561F" w:rsidRDefault="00C817BA" w:rsidP="00DD561F">
      <w:pPr>
        <w:pStyle w:val="StyleN"/>
        <w:rPr>
          <w:b/>
          <w:bCs/>
        </w:rPr>
      </w:pPr>
      <w:r w:rsidRPr="00DD561F">
        <w:rPr>
          <w:b/>
          <w:bCs/>
        </w:rPr>
        <w:t>Donnée 0040</w:t>
      </w:r>
    </w:p>
    <w:p w14:paraId="041CF56D" w14:textId="77777777" w:rsidR="00C817BA" w:rsidRDefault="00C817BA">
      <w:pPr>
        <w:pStyle w:val="StyleN"/>
      </w:pPr>
      <w:r>
        <w:t>Cette donnée permet de préciser si l’échange est sécurisé entre le partenaire EDI et le Cabinet :</w:t>
      </w:r>
    </w:p>
    <w:p w14:paraId="660005CD" w14:textId="77777777" w:rsidR="00C817BA" w:rsidRDefault="00C817BA">
      <w:pPr>
        <w:pStyle w:val="StyleN"/>
      </w:pPr>
      <w:r>
        <w:t>SECURISE_SIGNE</w:t>
      </w:r>
    </w:p>
    <w:p w14:paraId="29EB73F3" w14:textId="77777777" w:rsidR="00C817BA" w:rsidRDefault="00C817BA">
      <w:pPr>
        <w:pStyle w:val="StyleN"/>
      </w:pPr>
      <w:r>
        <w:t>SECURISE_NON_SIGNE</w:t>
      </w:r>
    </w:p>
    <w:p w14:paraId="48CBE906" w14:textId="77777777" w:rsidR="00C817BA" w:rsidRDefault="00C817BA">
      <w:pPr>
        <w:pStyle w:val="StyleN"/>
      </w:pPr>
      <w:r>
        <w:t>NON_SECURISE_SIGNE</w:t>
      </w:r>
    </w:p>
    <w:p w14:paraId="51B76A6A" w14:textId="77777777" w:rsidR="00C817BA" w:rsidRDefault="00C817BA">
      <w:pPr>
        <w:pStyle w:val="StyleN"/>
      </w:pPr>
      <w:r>
        <w:t>NON_SECURISE_NON_SIGNE</w:t>
      </w:r>
    </w:p>
    <w:p w14:paraId="047A392E" w14:textId="77777777" w:rsidR="00C817BA" w:rsidRDefault="00C817BA">
      <w:pPr>
        <w:pStyle w:val="StyleN"/>
      </w:pPr>
    </w:p>
    <w:p w14:paraId="5FF056ED" w14:textId="77777777" w:rsidR="00C817BA" w:rsidRPr="00DD561F" w:rsidRDefault="00C817BA" w:rsidP="00DD561F">
      <w:pPr>
        <w:pStyle w:val="StyleN"/>
        <w:rPr>
          <w:b/>
          <w:bCs/>
        </w:rPr>
      </w:pPr>
      <w:r w:rsidRPr="00DD561F">
        <w:rPr>
          <w:b/>
          <w:bCs/>
        </w:rPr>
        <w:t>Donnée 0048</w:t>
      </w:r>
    </w:p>
    <w:p w14:paraId="2243AB4D" w14:textId="77777777" w:rsidR="00C817BA" w:rsidRDefault="00C817BA">
      <w:pPr>
        <w:pStyle w:val="StyleN"/>
      </w:pPr>
      <w:r>
        <w:t>Référence attribuée par l'émetteur, identique à celle mentionnée dans le segment UNE (donnée 0048).</w:t>
      </w:r>
    </w:p>
    <w:p w14:paraId="190F5D5A" w14:textId="77777777" w:rsidR="00C817BA" w:rsidRDefault="00C817BA">
      <w:pPr>
        <w:pStyle w:val="StyleN"/>
      </w:pPr>
      <w:r>
        <w:t>Numéro_référence_groupe_fonctionnel = Numéro séquentiel du groupe fonctionnel à l'intérieur de l'interchange (valeur 1).</w:t>
      </w:r>
    </w:p>
    <w:p w14:paraId="7D7CF7E5" w14:textId="77777777" w:rsidR="00C817BA" w:rsidRDefault="00C817BA">
      <w:r>
        <w:br w:type="page"/>
      </w:r>
    </w:p>
    <w:p w14:paraId="3E3F00DB" w14:textId="77777777" w:rsidR="00C817BA" w:rsidRDefault="00C817BA">
      <w:pPr>
        <w:pStyle w:val="StyleN"/>
        <w:rPr>
          <w:b/>
          <w:bCs/>
        </w:rPr>
      </w:pPr>
      <w:r w:rsidRPr="00DD561F">
        <w:rPr>
          <w:b/>
          <w:bCs/>
        </w:rPr>
        <w:t>Donnée 0057</w:t>
      </w:r>
    </w:p>
    <w:p w14:paraId="1210A45C" w14:textId="77777777" w:rsidR="00C817BA" w:rsidRPr="00D17032" w:rsidRDefault="00C817BA" w:rsidP="00D17032"/>
    <w:p w14:paraId="237E05E3" w14:textId="77777777" w:rsidR="00C817BA" w:rsidRDefault="00C817BA">
      <w:pPr>
        <w:pStyle w:val="StyleN"/>
      </w:pPr>
      <w:r>
        <w:t>Identifie la version du groupe fonctionnel. Cette référence est identique à celle mentionnée dans le segment UNH donnée 0057.</w:t>
      </w:r>
    </w:p>
    <w:p w14:paraId="34B48C3D" w14:textId="77777777" w:rsidR="00C817BA" w:rsidRDefault="00C817BA" w:rsidP="00C34D3E">
      <w:pPr>
        <w:pStyle w:val="StyleN"/>
      </w:pPr>
      <w:ins w:id="75" w:author="Timothée MUGUET" w:date="2025-11-28T15:33:00Z" w16du:dateUtc="2025-11-28T14:33:00Z">
        <w:r>
          <w:t>CD2601</w:t>
        </w:r>
      </w:ins>
      <w:ins w:id="76" w:author="Timothée MUGUET" w:date="2024-11-25T12:15:00Z" w16du:dateUtc="2024-11-25T11:15:00Z">
        <w:r>
          <w:t xml:space="preserve"> </w:t>
        </w:r>
      </w:ins>
      <w:r>
        <w:t>: Identifie un groupe fonctionnel de la campagne générale,</w:t>
      </w:r>
    </w:p>
    <w:p w14:paraId="0D74D189" w14:textId="77777777" w:rsidR="00C817BA" w:rsidRDefault="00C817BA" w:rsidP="00C34D3E">
      <w:pPr>
        <w:pStyle w:val="StyleN"/>
      </w:pPr>
      <w:r>
        <w:t xml:space="preserve">TD : Projet </w:t>
      </w:r>
      <w:ins w:id="77" w:author="Timothée MUGUET" w:date="2025-11-28T15:34:00Z" w16du:dateUtc="2025-11-28T14:34:00Z">
        <w:r>
          <w:t>EDI-TICPE</w:t>
        </w:r>
      </w:ins>
      <w:r>
        <w:t xml:space="preserve">, subset INFENT Déclaration </w:t>
      </w:r>
      <w:ins w:id="78" w:author="Timothée MUGUET" w:date="2025-11-28T15:35:00Z" w16du:dateUtc="2025-11-28T14:35:00Z">
        <w:r>
          <w:t>de TICPE</w:t>
        </w:r>
      </w:ins>
      <w:r>
        <w:t>,</w:t>
      </w:r>
    </w:p>
    <w:p w14:paraId="55973249" w14:textId="77777777" w:rsidR="00C817BA" w:rsidRDefault="00C817BA" w:rsidP="00C34D3E">
      <w:pPr>
        <w:pStyle w:val="StyleN"/>
      </w:pPr>
      <w:ins w:id="79" w:author="Timothée MUGUET" w:date="2025-11-28T15:35:00Z" w16du:dateUtc="2025-11-28T14:35:00Z">
        <w:r>
          <w:t>26</w:t>
        </w:r>
      </w:ins>
      <w:ins w:id="80" w:author="Timothée MUGUET" w:date="2024-11-25T12:15:00Z" w16du:dateUtc="2024-11-25T11:15:00Z">
        <w:r>
          <w:t> </w:t>
        </w:r>
      </w:ins>
      <w:r>
        <w:t xml:space="preserve">: Millésime de la campagne </w:t>
      </w:r>
      <w:ins w:id="81" w:author="Timothée MUGUET" w:date="2025-12-01T10:28:00Z" w16du:dateUtc="2025-12-01T09:28:00Z">
        <w:r>
          <w:t>EDI-TICPE</w:t>
        </w:r>
      </w:ins>
      <w:r>
        <w:t xml:space="preserve"> </w:t>
      </w:r>
      <w:ins w:id="82" w:author="Timothée MUGUET" w:date="2025-11-28T15:35:00Z" w16du:dateUtc="2025-11-28T14:35:00Z">
        <w:r>
          <w:t>2026</w:t>
        </w:r>
      </w:ins>
    </w:p>
    <w:p w14:paraId="2470F93B" w14:textId="77777777" w:rsidR="00C817BA" w:rsidRDefault="00C817BA" w:rsidP="00C34D3E">
      <w:pPr>
        <w:pStyle w:val="StyleN"/>
      </w:pPr>
      <w:r>
        <w:t xml:space="preserve">01 : Version 1 de la documentation associée (guide utilisateur du message INFENT Déclaration </w:t>
      </w:r>
      <w:ins w:id="83" w:author="Timothée MUGUET" w:date="2025-11-28T15:35:00Z" w16du:dateUtc="2025-11-28T14:35:00Z">
        <w:r>
          <w:t>TICPE et annexes</w:t>
        </w:r>
      </w:ins>
      <w:r>
        <w:t xml:space="preserve">) pour la campagne </w:t>
      </w:r>
      <w:ins w:id="84" w:author="Timothée MUGUET" w:date="2024-11-25T12:15:00Z" w16du:dateUtc="2024-11-25T11:15:00Z">
        <w:r>
          <w:t>202</w:t>
        </w:r>
      </w:ins>
      <w:ins w:id="85" w:author="Timothée MUGUET" w:date="2025-11-28T15:35:00Z" w16du:dateUtc="2025-11-28T14:35:00Z">
        <w:r>
          <w:t>6</w:t>
        </w:r>
      </w:ins>
      <w:r>
        <w:t>.</w:t>
      </w:r>
    </w:p>
    <w:p w14:paraId="1D1616B1" w14:textId="77777777" w:rsidR="00C817BA" w:rsidRPr="00223826" w:rsidRDefault="00C817BA" w:rsidP="00D17032"/>
    <w:p w14:paraId="73713800" w14:textId="77777777" w:rsidR="00C817BA" w:rsidRDefault="00C817BA" w:rsidP="002002CF">
      <w:pPr>
        <w:pStyle w:val="StyleN"/>
      </w:pPr>
    </w:p>
    <w:p w14:paraId="597E3E93" w14:textId="77777777" w:rsidR="00C817BA" w:rsidRDefault="00C817BA" w:rsidP="002002CF">
      <w:pPr>
        <w:pStyle w:val="StyleN"/>
      </w:pPr>
    </w:p>
    <w:p w14:paraId="5B3380DE" w14:textId="77777777" w:rsidR="00C817BA" w:rsidRPr="002002CF" w:rsidRDefault="00C817BA" w:rsidP="002002CF">
      <w:pPr>
        <w:pStyle w:val="StyleN"/>
      </w:pPr>
    </w:p>
    <w:p w14:paraId="61E39AF7" w14:textId="77777777" w:rsidR="00C817BA" w:rsidRPr="001F4BC9" w:rsidRDefault="00C817BA" w:rsidP="00C817BA">
      <w:pPr>
        <w:pStyle w:val="Titre5"/>
        <w:numPr>
          <w:ilvl w:val="4"/>
          <w:numId w:val="9"/>
        </w:numPr>
      </w:pPr>
      <w:bookmarkStart w:id="86" w:name="_Toc92185062"/>
      <w:bookmarkStart w:id="87" w:name="_Toc251679447"/>
      <w:bookmarkStart w:id="88" w:name="_Toc310860820"/>
      <w:bookmarkStart w:id="89" w:name="_Toc88471017"/>
      <w:r w:rsidRPr="001F4BC9">
        <w:t>UNE Segment fin de groupe fonctionnel</w:t>
      </w:r>
      <w:bookmarkEnd w:id="86"/>
      <w:bookmarkEnd w:id="87"/>
      <w:bookmarkEnd w:id="88"/>
      <w:bookmarkEnd w:id="89"/>
    </w:p>
    <w:p w14:paraId="73BCD928" w14:textId="77777777" w:rsidR="00C817BA" w:rsidRDefault="00C817BA" w:rsidP="0066468A">
      <w:pPr>
        <w:pStyle w:val="StyleTag"/>
      </w:pPr>
      <w:r>
        <w:t>Lev 0</w:t>
      </w:r>
      <w:r>
        <w:tab/>
        <w:t>UNE</w:t>
      </w:r>
      <w:r>
        <w:tab/>
      </w:r>
      <w:r w:rsidRPr="003B17C4">
        <w:t xml:space="preserve">FIN </w:t>
      </w:r>
      <w:r>
        <w:t>DE GROUPE FONCTIONNEL</w:t>
      </w:r>
      <w:r>
        <w:tab/>
        <w:t>St : R</w:t>
      </w:r>
      <w:r>
        <w:tab/>
        <w:t>Ré : 1</w:t>
      </w:r>
      <w:r>
        <w:tab/>
        <w:t>Oc : 1</w:t>
      </w:r>
    </w:p>
    <w:p w14:paraId="2EE3D529" w14:textId="77777777" w:rsidR="00C817BA" w:rsidRDefault="00C817BA">
      <w:pPr>
        <w:pStyle w:val="StyleI"/>
      </w:pPr>
      <w:r>
        <w:t>Fonction : Segment de service conditionnel servant à terminer et contrôler l'intégrité d'un groupe fonctionnel.</w:t>
      </w:r>
    </w:p>
    <w:p w14:paraId="757542A9" w14:textId="77777777" w:rsidR="00C817BA" w:rsidRDefault="00C817BA" w:rsidP="00DD561F"/>
    <w:p w14:paraId="2E8B3326" w14:textId="77777777" w:rsidR="00C817BA" w:rsidRDefault="00C817BA">
      <w:pPr>
        <w:pStyle w:val="StyleST"/>
      </w:pPr>
      <w:r>
        <w:t>Réf.</w:t>
      </w:r>
      <w:r>
        <w:tab/>
        <w:t>Nom</w:t>
      </w:r>
      <w:r>
        <w:tab/>
        <w:t>St</w:t>
      </w:r>
      <w:r>
        <w:tab/>
        <w:t>Desc.</w:t>
      </w:r>
      <w:r>
        <w:tab/>
        <w:t>Observations</w:t>
      </w:r>
    </w:p>
    <w:p w14:paraId="2D36060F" w14:textId="77777777" w:rsidR="00C817BA" w:rsidRDefault="00C817BA" w:rsidP="00BA5916">
      <w:pPr>
        <w:pStyle w:val="StyleCdbut"/>
      </w:pPr>
      <w:r>
        <w:t>0060</w:t>
      </w:r>
      <w:r>
        <w:tab/>
      </w:r>
      <w:r w:rsidRPr="00DD561F">
        <w:t>NOMBRE DE MESSAGES</w:t>
      </w:r>
      <w:r w:rsidRPr="00DD561F">
        <w:tab/>
      </w:r>
      <w:r>
        <w:t>M</w:t>
      </w:r>
      <w:r>
        <w:tab/>
        <w:t>n..6</w:t>
      </w:r>
      <w:r>
        <w:tab/>
        <w:t xml:space="preserve">Nb_message_groupe_fonctionnel </w:t>
      </w:r>
    </w:p>
    <w:p w14:paraId="0C932B58" w14:textId="77777777" w:rsidR="00C817BA" w:rsidRPr="00465279" w:rsidRDefault="00C817BA" w:rsidP="004D745D">
      <w:pPr>
        <w:pStyle w:val="StyleCFin"/>
      </w:pPr>
      <w:r w:rsidRPr="00465279">
        <w:t>0048</w:t>
      </w:r>
      <w:r w:rsidRPr="00465279">
        <w:tab/>
        <w:t>N° DE REFERENCE DU GROUPE FONTIONNEL</w:t>
      </w:r>
      <w:r w:rsidRPr="00465279">
        <w:tab/>
        <w:t>M</w:t>
      </w:r>
      <w:r w:rsidRPr="00465279">
        <w:tab/>
        <w:t>an..14</w:t>
      </w:r>
      <w:r w:rsidRPr="00465279">
        <w:tab/>
        <w:t xml:space="preserve">N°_réf_groupe_fonctionnel </w:t>
      </w:r>
    </w:p>
    <w:p w14:paraId="04F283CC" w14:textId="77777777" w:rsidR="00C817BA" w:rsidRPr="005B3D72" w:rsidRDefault="00C817BA" w:rsidP="00BA5916">
      <w:pPr>
        <w:pStyle w:val="StyleNT"/>
      </w:pPr>
      <w:r>
        <w:t>Notes explicatives :</w:t>
      </w:r>
    </w:p>
    <w:p w14:paraId="66B6DEC2" w14:textId="77777777" w:rsidR="00C817BA" w:rsidRDefault="00C817BA" w:rsidP="00DD561F">
      <w:pPr>
        <w:pStyle w:val="StyleN"/>
      </w:pPr>
    </w:p>
    <w:p w14:paraId="108C946B" w14:textId="77777777" w:rsidR="00C817BA" w:rsidRPr="00DD561F" w:rsidRDefault="00C817BA" w:rsidP="00DD561F">
      <w:pPr>
        <w:pStyle w:val="StyleN"/>
        <w:rPr>
          <w:b/>
          <w:bCs/>
        </w:rPr>
      </w:pPr>
      <w:r w:rsidRPr="00DD561F">
        <w:rPr>
          <w:b/>
          <w:bCs/>
        </w:rPr>
        <w:t>Donnée 0048</w:t>
      </w:r>
    </w:p>
    <w:p w14:paraId="7C267B79" w14:textId="77777777" w:rsidR="00C817BA" w:rsidRDefault="00C817BA" w:rsidP="00DD561F">
      <w:pPr>
        <w:pStyle w:val="StyleN"/>
      </w:pPr>
      <w:r>
        <w:t>Référence attribuée par l'émetteur, identique à celle mentionnée dans le segment UNG (donnée 0048).</w:t>
      </w:r>
    </w:p>
    <w:p w14:paraId="6B5BD068" w14:textId="77777777" w:rsidR="00C817BA" w:rsidRDefault="00C817BA" w:rsidP="00DD561F">
      <w:pPr>
        <w:pStyle w:val="StyleN"/>
      </w:pPr>
    </w:p>
    <w:p w14:paraId="3C5724EF" w14:textId="77777777" w:rsidR="00C817BA" w:rsidRPr="00DD561F" w:rsidRDefault="00C817BA" w:rsidP="00DD561F">
      <w:pPr>
        <w:pStyle w:val="StyleN"/>
        <w:rPr>
          <w:b/>
          <w:bCs/>
        </w:rPr>
      </w:pPr>
      <w:r w:rsidRPr="00DD561F">
        <w:rPr>
          <w:b/>
          <w:bCs/>
        </w:rPr>
        <w:t>Donnée 0060</w:t>
      </w:r>
    </w:p>
    <w:p w14:paraId="7630C81A" w14:textId="77777777" w:rsidR="00C817BA" w:rsidRDefault="00C817BA" w:rsidP="00C34D3E">
      <w:pPr>
        <w:pStyle w:val="StyleN"/>
      </w:pPr>
      <w:r>
        <w:t xml:space="preserve">Cette donnée contient le nombre de messages INFENT Déclaration </w:t>
      </w:r>
      <w:ins w:id="90" w:author="Timothée MUGUET" w:date="2025-11-28T15:36:00Z" w16du:dateUtc="2025-11-28T14:36:00Z">
        <w:r>
          <w:t xml:space="preserve">de TICPE </w:t>
        </w:r>
      </w:ins>
      <w:r>
        <w:t>dans le groupe fonctionnel INFENT.</w:t>
      </w:r>
    </w:p>
    <w:p w14:paraId="48798122" w14:textId="77777777" w:rsidR="00C817BA" w:rsidRPr="00217BEB" w:rsidRDefault="00C817BA" w:rsidP="00C34D3E"/>
    <w:p w14:paraId="785BE092" w14:textId="77777777" w:rsidR="00C817BA" w:rsidRPr="001F4BC9" w:rsidRDefault="00C817BA" w:rsidP="00C817BA">
      <w:pPr>
        <w:pStyle w:val="Titre3"/>
        <w:numPr>
          <w:ilvl w:val="2"/>
          <w:numId w:val="9"/>
        </w:numPr>
      </w:pPr>
      <w:r w:rsidRPr="001E5AE6">
        <w:br w:type="page"/>
      </w:r>
      <w:bookmarkStart w:id="91" w:name="_Toc92185064"/>
      <w:bookmarkStart w:id="92" w:name="_Toc251679449"/>
      <w:bookmarkStart w:id="93" w:name="_Toc310860821"/>
      <w:bookmarkStart w:id="94" w:name="_Toc88471018"/>
      <w:r w:rsidRPr="001F4BC9">
        <w:t xml:space="preserve">Tableau des segments utiles du message </w:t>
      </w:r>
      <w:bookmarkEnd w:id="91"/>
      <w:bookmarkEnd w:id="92"/>
      <w:bookmarkEnd w:id="93"/>
      <w:bookmarkEnd w:id="94"/>
      <w:ins w:id="95" w:author="Timothée MUGUET" w:date="2025-11-28T15:36:00Z" w16du:dateUtc="2025-11-28T14:36:00Z">
        <w:r>
          <w:t>EDI-TICPE INFENT DC</w:t>
        </w:r>
      </w:ins>
    </w:p>
    <w:p w14:paraId="77C33E77" w14:textId="77777777" w:rsidR="00C817BA" w:rsidRDefault="00C817BA" w:rsidP="00DD561F"/>
    <w:p w14:paraId="18405E22" w14:textId="77777777" w:rsidR="00C817BA" w:rsidRPr="003B17C4" w:rsidRDefault="00C817BA" w:rsidP="003B17C4">
      <w:pPr>
        <w:tabs>
          <w:tab w:val="left" w:pos="284"/>
          <w:tab w:val="left" w:pos="1418"/>
          <w:tab w:val="left" w:pos="5812"/>
          <w:tab w:val="left" w:pos="6663"/>
        </w:tabs>
        <w:rPr>
          <w:b/>
          <w:bCs/>
        </w:rPr>
      </w:pPr>
      <w:r w:rsidRPr="003B17C4">
        <w:rPr>
          <w:b/>
          <w:bCs/>
        </w:rPr>
        <w:tab/>
        <w:t>Etiquette</w:t>
      </w:r>
      <w:r w:rsidRPr="003B17C4">
        <w:rPr>
          <w:b/>
          <w:bCs/>
        </w:rPr>
        <w:tab/>
        <w:t>Nom</w:t>
      </w:r>
      <w:r w:rsidRPr="003B17C4">
        <w:rPr>
          <w:b/>
          <w:bCs/>
        </w:rPr>
        <w:tab/>
        <w:t>Statut</w:t>
      </w:r>
      <w:r w:rsidRPr="003B17C4">
        <w:rPr>
          <w:b/>
          <w:bCs/>
        </w:rPr>
        <w:tab/>
        <w:t>Répétition</w:t>
      </w:r>
    </w:p>
    <w:p w14:paraId="7867FE6A" w14:textId="77777777" w:rsidR="00C817BA" w:rsidRDefault="00C817BA">
      <w:pPr>
        <w:tabs>
          <w:tab w:val="left" w:pos="142"/>
          <w:tab w:val="left" w:pos="2127"/>
          <w:tab w:val="left" w:pos="5954"/>
          <w:tab w:val="left" w:pos="6804"/>
        </w:tabs>
      </w:pPr>
    </w:p>
    <w:p w14:paraId="48980DF6" w14:textId="77777777" w:rsidR="00C817BA" w:rsidRDefault="00C817BA" w:rsidP="002002CF"/>
    <w:p w14:paraId="0C5C6E1D" w14:textId="77777777" w:rsidR="00C817BA" w:rsidRDefault="00C817BA" w:rsidP="002002CF">
      <w:pPr>
        <w:pStyle w:val="Styledroit"/>
      </w:pPr>
      <w:r>
        <w:t>UNH En-tête de message                           M   1       +</w:t>
      </w:r>
    </w:p>
    <w:p w14:paraId="50F8F68C" w14:textId="77777777" w:rsidR="00C817BA" w:rsidRDefault="00C817BA" w:rsidP="002002CF">
      <w:pPr>
        <w:pStyle w:val="Styledroit"/>
      </w:pPr>
    </w:p>
    <w:p w14:paraId="7A17328C" w14:textId="77777777" w:rsidR="00C817BA" w:rsidRDefault="00C817BA" w:rsidP="002002CF">
      <w:pPr>
        <w:pStyle w:val="StyleItalique"/>
      </w:pPr>
      <w:r>
        <w:t xml:space="preserve">    ----- Groupe de segments sécurité 1 ----   - D   2 ------+</w:t>
      </w:r>
    </w:p>
    <w:p w14:paraId="66FB0EF5" w14:textId="77777777" w:rsidR="00C817BA" w:rsidRDefault="00C817BA" w:rsidP="002002CF">
      <w:pPr>
        <w:pStyle w:val="StyleItalique"/>
      </w:pPr>
      <w:r>
        <w:t>USH En-tête de sécurité                          M   1       |</w:t>
      </w:r>
    </w:p>
    <w:p w14:paraId="4879AEA3" w14:textId="77777777" w:rsidR="00C817BA" w:rsidRDefault="00C817BA" w:rsidP="002002CF">
      <w:pPr>
        <w:pStyle w:val="StyleItalique"/>
      </w:pPr>
      <w:r>
        <w:t>USA Algorithme de sécurité                       R   1       |</w:t>
      </w:r>
    </w:p>
    <w:p w14:paraId="7F2D70B0" w14:textId="77777777" w:rsidR="00C817BA" w:rsidRDefault="00C817BA" w:rsidP="002002CF">
      <w:pPr>
        <w:pStyle w:val="StyleItalique"/>
      </w:pPr>
      <w:r>
        <w:t xml:space="preserve">                                                             |</w:t>
      </w:r>
    </w:p>
    <w:p w14:paraId="0D49091A" w14:textId="77777777" w:rsidR="00C817BA" w:rsidRDefault="00C817BA" w:rsidP="002002CF">
      <w:pPr>
        <w:pStyle w:val="StyleItalique"/>
      </w:pPr>
      <w:r>
        <w:t xml:space="preserve">    ----- Groupe de segments sécurité 2 -------- R   1 -----+|</w:t>
      </w:r>
    </w:p>
    <w:p w14:paraId="45EED2FB" w14:textId="77777777" w:rsidR="00C817BA" w:rsidRDefault="00C817BA" w:rsidP="002002CF">
      <w:pPr>
        <w:pStyle w:val="StyleItalique"/>
      </w:pPr>
      <w:r>
        <w:t>USC Certificat                                   M   1      ||</w:t>
      </w:r>
    </w:p>
    <w:p w14:paraId="7620CB49" w14:textId="77777777" w:rsidR="00C817BA" w:rsidRDefault="00C817BA" w:rsidP="002002CF">
      <w:pPr>
        <w:pStyle w:val="StyleItalique"/>
      </w:pPr>
      <w:r>
        <w:t>USA Algorithme de sécurité                       D   3      ||</w:t>
      </w:r>
    </w:p>
    <w:p w14:paraId="6323A322" w14:textId="77777777" w:rsidR="00C817BA" w:rsidRDefault="00C817BA" w:rsidP="002002CF">
      <w:pPr>
        <w:pStyle w:val="StyleItalique"/>
      </w:pPr>
      <w:r>
        <w:t>USR Résultat de sécurité                         R   1 -----++</w:t>
      </w:r>
    </w:p>
    <w:p w14:paraId="693633AE" w14:textId="77777777" w:rsidR="00C817BA" w:rsidRDefault="00C817BA" w:rsidP="002002CF">
      <w:pPr>
        <w:pStyle w:val="Styledroit"/>
      </w:pPr>
    </w:p>
    <w:p w14:paraId="5F697C5E" w14:textId="77777777" w:rsidR="00C817BA" w:rsidRDefault="00C817BA" w:rsidP="002002CF">
      <w:pPr>
        <w:pStyle w:val="Styledroit"/>
      </w:pPr>
      <w:r>
        <w:t>BGM Début du message                             M   1       +</w:t>
      </w:r>
    </w:p>
    <w:p w14:paraId="6CD4FA09" w14:textId="77777777" w:rsidR="00C817BA" w:rsidRDefault="00C817BA" w:rsidP="002002CF">
      <w:pPr>
        <w:pStyle w:val="Styledroit"/>
      </w:pPr>
      <w:r>
        <w:t>DTM Date/heure/période                           M   1       |</w:t>
      </w:r>
    </w:p>
    <w:p w14:paraId="41892DF2" w14:textId="77777777" w:rsidR="00C817BA" w:rsidRDefault="00C817BA" w:rsidP="002002CF">
      <w:pPr>
        <w:pStyle w:val="Styledroit"/>
      </w:pPr>
      <w:r>
        <w:t>RFF Référence                                    R   3       +</w:t>
      </w:r>
    </w:p>
    <w:p w14:paraId="46B46E5C" w14:textId="77777777" w:rsidR="00C817BA" w:rsidRDefault="00C817BA" w:rsidP="002002CF">
      <w:pPr>
        <w:pStyle w:val="Styledroit"/>
      </w:pPr>
    </w:p>
    <w:p w14:paraId="12FAAA46" w14:textId="77777777" w:rsidR="00C817BA" w:rsidRDefault="00C817BA" w:rsidP="002002CF">
      <w:pPr>
        <w:pStyle w:val="Styledroit"/>
      </w:pPr>
      <w:r>
        <w:t xml:space="preserve">    ----- Groupe de segments 1  ---------------- M 5 --------+</w:t>
      </w:r>
    </w:p>
    <w:p w14:paraId="3562F3A8" w14:textId="77777777" w:rsidR="00C817BA" w:rsidRDefault="00C817BA" w:rsidP="002002CF">
      <w:pPr>
        <w:pStyle w:val="Styledroit"/>
      </w:pPr>
      <w:r>
        <w:t>NAD Nom et adresse                               M 1         |</w:t>
      </w:r>
    </w:p>
    <w:p w14:paraId="302A3EA9" w14:textId="77777777" w:rsidR="00C817BA" w:rsidRDefault="00C817BA" w:rsidP="002002CF">
      <w:pPr>
        <w:pStyle w:val="Styledroit"/>
      </w:pPr>
      <w:r>
        <w:t>RFF Référence                                    D 2 --------+</w:t>
      </w:r>
    </w:p>
    <w:p w14:paraId="5FB2AFEF" w14:textId="77777777" w:rsidR="00C817BA" w:rsidRDefault="00C817BA" w:rsidP="002002CF">
      <w:pPr>
        <w:pStyle w:val="Styledroit"/>
      </w:pPr>
    </w:p>
    <w:p w14:paraId="65145C28" w14:textId="77777777" w:rsidR="00C817BA" w:rsidRDefault="00C817BA" w:rsidP="002002CF">
      <w:pPr>
        <w:pStyle w:val="Styledroit"/>
      </w:pPr>
      <w:r>
        <w:rPr>
          <w:rFonts w:cs="Courier New"/>
        </w:rPr>
        <w:t>....----- Groupe de segments 4 ----------------- M 99999 ----+</w:t>
      </w:r>
    </w:p>
    <w:p w14:paraId="59205FCB" w14:textId="77777777" w:rsidR="00C817BA" w:rsidRDefault="00C817BA" w:rsidP="002002CF">
      <w:pPr>
        <w:pStyle w:val="Styledroit"/>
        <w:rPr>
          <w:rFonts w:cs="Courier New"/>
        </w:rPr>
      </w:pPr>
      <w:r>
        <w:rPr>
          <w:rFonts w:cs="Courier New"/>
        </w:rPr>
        <w:t>SEQ Informations détaillées sur l’échelonnement  M 1         |</w:t>
      </w:r>
    </w:p>
    <w:p w14:paraId="4A07D2DA" w14:textId="77777777" w:rsidR="00C817BA" w:rsidRDefault="00C817BA" w:rsidP="002002CF">
      <w:pPr>
        <w:pStyle w:val="Styledroit"/>
        <w:rPr>
          <w:rFonts w:cs="Courier New"/>
        </w:rPr>
      </w:pPr>
      <w:r>
        <w:rPr>
          <w:rFonts w:cs="Courier New"/>
        </w:rPr>
        <w:t>IND Informations détaillée sur l’index           M 1         |</w:t>
      </w:r>
    </w:p>
    <w:p w14:paraId="2930C273" w14:textId="77777777" w:rsidR="00C817BA" w:rsidRDefault="00C817BA" w:rsidP="002002CF">
      <w:pPr>
        <w:pStyle w:val="Styledroit"/>
        <w:rPr>
          <w:rFonts w:cs="Courier New"/>
        </w:rPr>
      </w:pPr>
      <w:r>
        <w:rPr>
          <w:rFonts w:cs="Courier New"/>
        </w:rPr>
        <w:t>RFF Référence                                    D 1         |</w:t>
      </w:r>
    </w:p>
    <w:p w14:paraId="4EA073AB" w14:textId="77777777" w:rsidR="00C817BA" w:rsidRDefault="00C817BA" w:rsidP="002002CF">
      <w:pPr>
        <w:pStyle w:val="Styledroit"/>
        <w:rPr>
          <w:rFonts w:cs="Courier New"/>
        </w:rPr>
      </w:pPr>
      <w:r>
        <w:rPr>
          <w:rFonts w:cs="Courier New"/>
        </w:rPr>
        <w:t>MOA Montant monétaire                            D 1         |</w:t>
      </w:r>
    </w:p>
    <w:p w14:paraId="7C82424E" w14:textId="77777777" w:rsidR="00C817BA" w:rsidRDefault="00C817BA" w:rsidP="002002CF">
      <w:pPr>
        <w:pStyle w:val="Styledroit"/>
        <w:rPr>
          <w:rFonts w:cs="Courier New"/>
        </w:rPr>
      </w:pPr>
      <w:r>
        <w:rPr>
          <w:rFonts w:cs="Courier New"/>
        </w:rPr>
        <w:t>FTX Texte en format libre                        D 1         |</w:t>
      </w:r>
    </w:p>
    <w:p w14:paraId="2C36ACB6" w14:textId="77777777" w:rsidR="00C817BA" w:rsidRDefault="00C817BA" w:rsidP="002002CF">
      <w:pPr>
        <w:pStyle w:val="Styledroit"/>
        <w:rPr>
          <w:rFonts w:cs="Courier New"/>
        </w:rPr>
      </w:pPr>
      <w:r>
        <w:rPr>
          <w:rFonts w:cs="Courier New"/>
        </w:rPr>
        <w:t>DTM Date ou Heure ou Période                     D 1         |</w:t>
      </w:r>
    </w:p>
    <w:p w14:paraId="488C9E0E" w14:textId="77777777" w:rsidR="00C817BA" w:rsidRDefault="00C817BA" w:rsidP="002002CF">
      <w:pPr>
        <w:pStyle w:val="Styledroit"/>
        <w:rPr>
          <w:rFonts w:cs="Courier New"/>
        </w:rPr>
      </w:pPr>
      <w:r>
        <w:rPr>
          <w:rFonts w:cs="Courier New"/>
        </w:rPr>
        <w:t>QTY Quantité                                     D 1         |</w:t>
      </w:r>
    </w:p>
    <w:p w14:paraId="5598540E" w14:textId="77777777" w:rsidR="00C817BA" w:rsidRDefault="00C817BA" w:rsidP="002002CF">
      <w:pPr>
        <w:pStyle w:val="Styledroit"/>
        <w:rPr>
          <w:rFonts w:cs="Courier New"/>
        </w:rPr>
      </w:pPr>
      <w:r>
        <w:rPr>
          <w:rFonts w:cs="Courier New"/>
        </w:rPr>
        <w:t>PCD Informations détaillées sur le pourcentage   D 1         |</w:t>
      </w:r>
    </w:p>
    <w:p w14:paraId="4FDD762D" w14:textId="77777777" w:rsidR="00C817BA" w:rsidRDefault="00C817BA" w:rsidP="002002CF">
      <w:pPr>
        <w:pStyle w:val="Styledroit"/>
      </w:pPr>
      <w:r>
        <w:rPr>
          <w:rFonts w:cs="Courier New"/>
        </w:rPr>
        <w:t>FII Identification financière                    D 1 --------|</w:t>
      </w:r>
    </w:p>
    <w:p w14:paraId="7E0B750F" w14:textId="77777777" w:rsidR="00C817BA" w:rsidRDefault="00C817BA" w:rsidP="002002CF">
      <w:pPr>
        <w:pStyle w:val="Styledroit"/>
      </w:pPr>
    </w:p>
    <w:p w14:paraId="1896C30D" w14:textId="77777777" w:rsidR="00C817BA" w:rsidRDefault="00C817BA" w:rsidP="002002CF">
      <w:pPr>
        <w:pStyle w:val="Styledroit"/>
      </w:pPr>
      <w:r>
        <w:rPr>
          <w:rFonts w:cs="Courier New"/>
        </w:rPr>
        <w:t>....----- Groupe de segments 5 ----------------- D 1 -------+|</w:t>
      </w:r>
    </w:p>
    <w:p w14:paraId="6AC59446" w14:textId="77777777" w:rsidR="00C817BA" w:rsidRDefault="00C817BA" w:rsidP="002002CF">
      <w:pPr>
        <w:pStyle w:val="Styledroit"/>
      </w:pPr>
      <w:r>
        <w:t>NAD Nom et adresse                               M 1        ||</w:t>
      </w:r>
    </w:p>
    <w:p w14:paraId="38D6375E" w14:textId="77777777" w:rsidR="00C817BA" w:rsidRDefault="00C817BA" w:rsidP="002002CF">
      <w:pPr>
        <w:pStyle w:val="Styledroit"/>
      </w:pPr>
    </w:p>
    <w:p w14:paraId="0D16E765" w14:textId="77777777" w:rsidR="00C817BA" w:rsidRDefault="00C817BA" w:rsidP="002002CF">
      <w:pPr>
        <w:pStyle w:val="Styledroit"/>
      </w:pPr>
      <w:r>
        <w:rPr>
          <w:rFonts w:cs="Courier New"/>
        </w:rPr>
        <w:t>....----- Groupe de segments 6 ----------------- D 1 -------+|</w:t>
      </w:r>
    </w:p>
    <w:p w14:paraId="42B7C3CA" w14:textId="77777777" w:rsidR="00C817BA" w:rsidRDefault="00C817BA" w:rsidP="002002CF">
      <w:pPr>
        <w:pStyle w:val="Styledroit"/>
      </w:pPr>
      <w:r>
        <w:t>CTA Contact                                      M 1        ||</w:t>
      </w:r>
    </w:p>
    <w:p w14:paraId="1EDEFBC5" w14:textId="77777777" w:rsidR="00C817BA" w:rsidRDefault="00C817BA" w:rsidP="002002CF">
      <w:pPr>
        <w:pStyle w:val="Styledroit"/>
      </w:pPr>
      <w:r>
        <w:t>COM Communication                                D 2       ++|</w:t>
      </w:r>
    </w:p>
    <w:p w14:paraId="6B6D70CE" w14:textId="77777777" w:rsidR="00C817BA" w:rsidRDefault="00C817BA" w:rsidP="002002CF">
      <w:pPr>
        <w:pStyle w:val="Styledroit"/>
      </w:pPr>
    </w:p>
    <w:p w14:paraId="608D9089" w14:textId="77777777" w:rsidR="00C817BA" w:rsidRDefault="00C817BA" w:rsidP="002002CF">
      <w:pPr>
        <w:pStyle w:val="Styledroit"/>
      </w:pPr>
      <w:r>
        <w:rPr>
          <w:rFonts w:cs="Courier New"/>
        </w:rPr>
        <w:t>....----- Groupe de segments 7 ----------------- D 1 -------+|</w:t>
      </w:r>
    </w:p>
    <w:p w14:paraId="31EEC1CB" w14:textId="77777777" w:rsidR="00C817BA" w:rsidRPr="00AC17E0" w:rsidRDefault="00C817BA" w:rsidP="002002CF">
      <w:pPr>
        <w:pStyle w:val="Styledroit"/>
      </w:pPr>
      <w:r w:rsidRPr="00AC17E0">
        <w:t xml:space="preserve">CCI Identif. de caractéristique ou de classe </w:t>
      </w:r>
      <w:r>
        <w:t xml:space="preserve">    </w:t>
      </w:r>
      <w:r w:rsidRPr="00AC17E0">
        <w:t xml:space="preserve">M 1 </w:t>
      </w:r>
      <w:r>
        <w:t xml:space="preserve">       </w:t>
      </w:r>
      <w:r w:rsidRPr="00AC17E0">
        <w:t>||</w:t>
      </w:r>
    </w:p>
    <w:p w14:paraId="2F8D6369" w14:textId="77777777" w:rsidR="00C817BA" w:rsidRDefault="00C817BA" w:rsidP="002002CF">
      <w:pPr>
        <w:pStyle w:val="Styledroit"/>
      </w:pPr>
      <w:r w:rsidRPr="00AC17E0">
        <w:t xml:space="preserve">CAV Valeur de la caractéristique </w:t>
      </w:r>
      <w:r>
        <w:t xml:space="preserve">                R 1 --</w:t>
      </w:r>
      <w:r w:rsidRPr="00AC17E0">
        <w:t>-----++</w:t>
      </w:r>
    </w:p>
    <w:p w14:paraId="5E2B84BD" w14:textId="77777777" w:rsidR="00C817BA" w:rsidRDefault="00C817BA" w:rsidP="002002CF">
      <w:pPr>
        <w:pStyle w:val="Styledroit"/>
      </w:pPr>
    </w:p>
    <w:p w14:paraId="46903F72" w14:textId="77777777" w:rsidR="00C817BA" w:rsidRDefault="00C817BA" w:rsidP="002002CF">
      <w:pPr>
        <w:pStyle w:val="StyleItalique"/>
      </w:pPr>
      <w:r>
        <w:t xml:space="preserve">    ----- Groupe de segments sécurité 3 ----- D   2 --------+</w:t>
      </w:r>
    </w:p>
    <w:p w14:paraId="26DECAC3" w14:textId="77777777" w:rsidR="00C817BA" w:rsidRDefault="00C817BA" w:rsidP="002002CF">
      <w:pPr>
        <w:pStyle w:val="StyleItalique"/>
      </w:pPr>
      <w:r>
        <w:t>UST Fin de sécurité                           M   1         |</w:t>
      </w:r>
    </w:p>
    <w:p w14:paraId="4C156638" w14:textId="77777777" w:rsidR="00C817BA" w:rsidRDefault="00C817BA" w:rsidP="002002CF">
      <w:pPr>
        <w:pStyle w:val="StyleItalique"/>
      </w:pPr>
      <w:r>
        <w:t>USR Résultat de sécurité                      R   1 --------+</w:t>
      </w:r>
    </w:p>
    <w:p w14:paraId="6BFF41D7" w14:textId="77777777" w:rsidR="00C817BA" w:rsidRDefault="00C817BA" w:rsidP="002002CF">
      <w:pPr>
        <w:pStyle w:val="Styledroit"/>
      </w:pPr>
    </w:p>
    <w:p w14:paraId="3A8DCA98" w14:textId="77777777" w:rsidR="00C817BA" w:rsidRDefault="00C817BA" w:rsidP="002002CF">
      <w:pPr>
        <w:pStyle w:val="Styledroit"/>
      </w:pPr>
    </w:p>
    <w:p w14:paraId="6CA1FBDD" w14:textId="77777777" w:rsidR="00C817BA" w:rsidRDefault="00C817BA" w:rsidP="002002CF">
      <w:pPr>
        <w:pStyle w:val="Styledroit"/>
      </w:pPr>
      <w:r>
        <w:t>UNT Fin de message                            M   1</w:t>
      </w:r>
    </w:p>
    <w:p w14:paraId="1D48348A" w14:textId="77777777" w:rsidR="00C817BA" w:rsidRDefault="00C817BA" w:rsidP="00264448">
      <w:pPr>
        <w:pStyle w:val="Styledroit"/>
      </w:pPr>
    </w:p>
    <w:p w14:paraId="7614514B" w14:textId="77777777" w:rsidR="00C817BA" w:rsidRPr="005B3D72" w:rsidRDefault="00C817BA" w:rsidP="00A34725">
      <w:pPr>
        <w:pStyle w:val="StyleItalique"/>
      </w:pPr>
      <w:r w:rsidRPr="005B3D72">
        <w:t xml:space="preserve">Groupe de segments sécurité : </w:t>
      </w:r>
    </w:p>
    <w:p w14:paraId="047FAF2C" w14:textId="77777777" w:rsidR="00C817BA" w:rsidRPr="005B3D72" w:rsidRDefault="00C817BA" w:rsidP="00264448">
      <w:pPr>
        <w:pStyle w:val="Styledroit"/>
      </w:pPr>
      <w:r w:rsidRPr="005B3D72">
        <w:t>Voir commentaires dans chapitre 4.2.4.5 - Contenu des segments.</w:t>
      </w:r>
    </w:p>
    <w:p w14:paraId="316FE774" w14:textId="77777777" w:rsidR="00C817BA" w:rsidRPr="001F4BC9" w:rsidRDefault="00C817BA" w:rsidP="00C817BA">
      <w:pPr>
        <w:pStyle w:val="Titre3"/>
        <w:numPr>
          <w:ilvl w:val="2"/>
          <w:numId w:val="9"/>
        </w:numPr>
      </w:pPr>
      <w:r w:rsidRPr="001E5AE6">
        <w:br w:type="page"/>
      </w:r>
      <w:bookmarkStart w:id="96" w:name="_Toc92185066"/>
      <w:bookmarkStart w:id="97" w:name="_Toc251679451"/>
      <w:bookmarkStart w:id="98" w:name="_Toc310860822"/>
      <w:bookmarkStart w:id="99" w:name="_Toc88471019"/>
      <w:r w:rsidRPr="001F4BC9">
        <w:t>Contenu des segments</w:t>
      </w:r>
      <w:bookmarkEnd w:id="96"/>
      <w:bookmarkEnd w:id="97"/>
      <w:bookmarkEnd w:id="98"/>
      <w:bookmarkEnd w:id="99"/>
    </w:p>
    <w:p w14:paraId="2D0F1705" w14:textId="77777777" w:rsidR="00C817BA" w:rsidRPr="001F4BC9" w:rsidRDefault="00C817BA" w:rsidP="00C817BA">
      <w:pPr>
        <w:pStyle w:val="Titre4"/>
        <w:numPr>
          <w:ilvl w:val="3"/>
          <w:numId w:val="9"/>
        </w:numPr>
      </w:pPr>
      <w:bookmarkStart w:id="100" w:name="_Toc92185067"/>
      <w:bookmarkStart w:id="101" w:name="_Toc251679452"/>
      <w:bookmarkStart w:id="102" w:name="_Toc310860823"/>
      <w:bookmarkStart w:id="103" w:name="_Toc88471020"/>
      <w:r w:rsidRPr="001F4BC9">
        <w:t>Section En-tête</w:t>
      </w:r>
      <w:bookmarkEnd w:id="100"/>
      <w:bookmarkEnd w:id="101"/>
      <w:bookmarkEnd w:id="102"/>
      <w:bookmarkEnd w:id="103"/>
    </w:p>
    <w:p w14:paraId="36F2F867" w14:textId="77777777" w:rsidR="00C817BA" w:rsidRDefault="00C817BA">
      <w:pPr>
        <w:pStyle w:val="StyleTag"/>
      </w:pPr>
      <w:r>
        <w:t>Niv 0</w:t>
      </w:r>
      <w:r>
        <w:tab/>
        <w:t>UNH</w:t>
      </w:r>
      <w:r>
        <w:tab/>
        <w:t>EN-TETE DE MESSAGE</w:t>
      </w:r>
      <w:r>
        <w:tab/>
        <w:t>St : M</w:t>
      </w:r>
      <w:r>
        <w:tab/>
        <w:t>Ré : 1</w:t>
      </w:r>
      <w:r>
        <w:tab/>
        <w:t>Oc : 1</w:t>
      </w:r>
    </w:p>
    <w:p w14:paraId="22305C3D" w14:textId="77777777" w:rsidR="00C817BA" w:rsidRDefault="00C817BA">
      <w:pPr>
        <w:pStyle w:val="StyleI"/>
      </w:pPr>
      <w:r>
        <w:t>Fonction : Segment de service obligatoire débutant et identifiant un message de façon non ambiguë.</w:t>
      </w:r>
    </w:p>
    <w:p w14:paraId="344F5B50" w14:textId="77777777" w:rsidR="00C817BA" w:rsidRDefault="00C817BA"/>
    <w:p w14:paraId="636EED05" w14:textId="77777777" w:rsidR="00C817BA" w:rsidRPr="003F6537" w:rsidRDefault="00C817BA" w:rsidP="00BA4A3F">
      <w:pPr>
        <w:pStyle w:val="StyleST"/>
      </w:pPr>
      <w:r w:rsidRPr="003F6537">
        <w:t>Réf.</w:t>
      </w:r>
      <w:r w:rsidRPr="003F6537">
        <w:tab/>
        <w:t>Nom</w:t>
      </w:r>
      <w:r w:rsidRPr="003F6537">
        <w:tab/>
        <w:t>St</w:t>
      </w:r>
      <w:r w:rsidRPr="003F6537">
        <w:tab/>
        <w:t>Desc.</w:t>
      </w:r>
      <w:r w:rsidRPr="003F6537">
        <w:tab/>
        <w:t>Observations</w:t>
      </w:r>
    </w:p>
    <w:p w14:paraId="3187B44E" w14:textId="77777777" w:rsidR="00C817BA" w:rsidRDefault="00C817BA" w:rsidP="002002CF">
      <w:pPr>
        <w:pStyle w:val="StyleCdbut"/>
      </w:pPr>
      <w:r w:rsidRPr="00256D24">
        <w:t>0062</w:t>
      </w:r>
      <w:r w:rsidRPr="00256D24">
        <w:tab/>
        <w:t>NUMÉRO DE RÉFÉRENCE DU MESSAGE</w:t>
      </w:r>
      <w:r w:rsidRPr="00256D24">
        <w:tab/>
        <w:t>M</w:t>
      </w:r>
      <w:r w:rsidRPr="00256D24">
        <w:tab/>
        <w:t>an..14</w:t>
      </w:r>
      <w:r>
        <w:tab/>
        <w:t>Numéro_référence_message</w:t>
      </w:r>
    </w:p>
    <w:p w14:paraId="3E1CE5DC" w14:textId="77777777" w:rsidR="00C817BA" w:rsidRDefault="00C817BA" w:rsidP="002002CF">
      <w:pPr>
        <w:pStyle w:val="StyleCCts"/>
      </w:pPr>
      <w:r>
        <w:t>S009</w:t>
      </w:r>
      <w:r>
        <w:tab/>
        <w:t>IDENTIFIANT DU MESSAGE</w:t>
      </w:r>
      <w:r>
        <w:tab/>
        <w:t>M</w:t>
      </w:r>
      <w:r>
        <w:tab/>
      </w:r>
    </w:p>
    <w:p w14:paraId="75AAF45F" w14:textId="77777777" w:rsidR="00C817BA" w:rsidRDefault="00C817BA" w:rsidP="002002CF">
      <w:pPr>
        <w:pStyle w:val="StyleCCts"/>
      </w:pPr>
      <w:r>
        <w:tab/>
        <w:t>0065</w:t>
      </w:r>
      <w:r>
        <w:tab/>
        <w:t>Identifiant du type de message</w:t>
      </w:r>
      <w:r>
        <w:tab/>
        <w:t>M</w:t>
      </w:r>
      <w:r>
        <w:tab/>
        <w:t>an..6</w:t>
      </w:r>
      <w:r>
        <w:tab/>
        <w:t>INFENT = Message 'Informations des Entreprises'</w:t>
      </w:r>
    </w:p>
    <w:p w14:paraId="3A6DDD58" w14:textId="77777777" w:rsidR="00C817BA" w:rsidRDefault="00C817BA" w:rsidP="002002CF">
      <w:pPr>
        <w:pStyle w:val="StyleCCts"/>
      </w:pPr>
      <w:r>
        <w:tab/>
        <w:t>0052</w:t>
      </w:r>
      <w:r>
        <w:tab/>
        <w:t>Numéro de la version du type de message</w:t>
      </w:r>
      <w:r>
        <w:tab/>
        <w:t>M</w:t>
      </w:r>
      <w:r>
        <w:tab/>
        <w:t>an..3</w:t>
      </w:r>
      <w:r>
        <w:tab/>
        <w:t>D</w:t>
      </w:r>
    </w:p>
    <w:p w14:paraId="23D14420" w14:textId="77777777" w:rsidR="00C817BA" w:rsidRDefault="00C817BA" w:rsidP="002002CF">
      <w:pPr>
        <w:pStyle w:val="StyleCCts"/>
      </w:pPr>
      <w:r>
        <w:tab/>
        <w:t>0054</w:t>
      </w:r>
      <w:r>
        <w:tab/>
        <w:t>Numéro de la révision du message</w:t>
      </w:r>
      <w:r>
        <w:tab/>
        <w:t>M</w:t>
      </w:r>
      <w:r>
        <w:tab/>
        <w:t>an..3</w:t>
      </w:r>
      <w:r>
        <w:tab/>
        <w:t>00B</w:t>
      </w:r>
    </w:p>
    <w:p w14:paraId="2E2F3A38" w14:textId="77777777" w:rsidR="00C817BA" w:rsidRDefault="00C817BA" w:rsidP="002002CF">
      <w:pPr>
        <w:pStyle w:val="StyleCCts"/>
      </w:pPr>
      <w:r>
        <w:tab/>
        <w:t>0051</w:t>
      </w:r>
      <w:r>
        <w:tab/>
        <w:t>Agence de contrôle</w:t>
      </w:r>
      <w:r>
        <w:tab/>
        <w:t>M</w:t>
      </w:r>
      <w:r>
        <w:tab/>
        <w:t>an..2</w:t>
      </w:r>
      <w:r>
        <w:tab/>
        <w:t>UN = Messages normalisés des Nations Unies, TRADE/WP.4/CEE/ONU</w:t>
      </w:r>
    </w:p>
    <w:p w14:paraId="64D951D4" w14:textId="77777777" w:rsidR="00C817BA" w:rsidRPr="00D91081" w:rsidRDefault="00C817BA">
      <w:pPr>
        <w:pStyle w:val="StyleCCts"/>
        <w:rPr>
          <w:szCs w:val="18"/>
        </w:rPr>
      </w:pPr>
      <w:r>
        <w:tab/>
        <w:t>0057</w:t>
      </w:r>
      <w:r>
        <w:tab/>
        <w:t>Code attribué par l'association</w:t>
      </w:r>
      <w:r>
        <w:tab/>
        <w:t>R</w:t>
      </w:r>
      <w:r>
        <w:tab/>
        <w:t>an..6</w:t>
      </w:r>
      <w:r>
        <w:tab/>
      </w:r>
      <w:ins w:id="104" w:author="Timothée MUGUET" w:date="2025-11-28T15:36:00Z" w16du:dateUtc="2025-11-28T14:36:00Z">
        <w:r>
          <w:t>CD2601</w:t>
        </w:r>
      </w:ins>
    </w:p>
    <w:p w14:paraId="002529E8" w14:textId="77777777" w:rsidR="00C817BA" w:rsidRDefault="00C817BA" w:rsidP="002002CF">
      <w:pPr>
        <w:pStyle w:val="StyleCICts"/>
      </w:pPr>
      <w:r>
        <w:t>0068</w:t>
      </w:r>
      <w:r>
        <w:tab/>
        <w:t>RÉFÉRENCE COMMUNE D'ACCÈS</w:t>
      </w:r>
      <w:r>
        <w:tab/>
        <w:t>N</w:t>
      </w:r>
      <w:r>
        <w:tab/>
        <w:t>an..35</w:t>
      </w:r>
    </w:p>
    <w:p w14:paraId="2CC54E5F" w14:textId="77777777" w:rsidR="00C817BA" w:rsidRDefault="00C817BA" w:rsidP="002002CF">
      <w:pPr>
        <w:pStyle w:val="StyleCICts"/>
      </w:pPr>
      <w:r>
        <w:t>S010</w:t>
      </w:r>
      <w:r>
        <w:tab/>
        <w:t>STATUT DU TRANSFERT</w:t>
      </w:r>
      <w:r>
        <w:tab/>
        <w:t>N</w:t>
      </w:r>
      <w:r>
        <w:tab/>
      </w:r>
    </w:p>
    <w:p w14:paraId="285C68FB" w14:textId="77777777" w:rsidR="00C817BA" w:rsidRDefault="00C817BA" w:rsidP="002002CF">
      <w:pPr>
        <w:pStyle w:val="StyleCICts"/>
      </w:pPr>
      <w:r>
        <w:tab/>
        <w:t>0070</w:t>
      </w:r>
      <w:r>
        <w:tab/>
        <w:t>Séquence des transferts</w:t>
      </w:r>
      <w:r>
        <w:tab/>
        <w:t>M</w:t>
      </w:r>
      <w:r>
        <w:tab/>
        <w:t>n..2</w:t>
      </w:r>
    </w:p>
    <w:p w14:paraId="7C343E92" w14:textId="77777777" w:rsidR="00C817BA" w:rsidRDefault="00C817BA" w:rsidP="002002CF">
      <w:pPr>
        <w:pStyle w:val="StyleCIfin"/>
      </w:pPr>
      <w:r>
        <w:tab/>
        <w:t>0073</w:t>
      </w:r>
      <w:r>
        <w:tab/>
        <w:t>Premier et dernier transferts</w:t>
      </w:r>
      <w:r>
        <w:tab/>
        <w:t>N</w:t>
      </w:r>
      <w:r>
        <w:tab/>
        <w:t>a1</w:t>
      </w:r>
    </w:p>
    <w:p w14:paraId="7B515BA0" w14:textId="77777777" w:rsidR="00C817BA" w:rsidRDefault="00C817BA" w:rsidP="00BA5916">
      <w:pPr>
        <w:pStyle w:val="StyleNT"/>
      </w:pPr>
      <w:r>
        <w:t>Notes explicatives :</w:t>
      </w:r>
    </w:p>
    <w:p w14:paraId="7B34FB3D" w14:textId="77777777" w:rsidR="00C817BA" w:rsidRDefault="00C817BA" w:rsidP="00BA4A3F">
      <w:pPr>
        <w:pStyle w:val="StyleN"/>
        <w:numPr>
          <w:ilvl w:val="12"/>
          <w:numId w:val="0"/>
        </w:numPr>
        <w:ind w:left="142"/>
      </w:pPr>
    </w:p>
    <w:p w14:paraId="3A974594" w14:textId="77777777" w:rsidR="00C817BA" w:rsidRPr="00B22CEF" w:rsidRDefault="00C817BA" w:rsidP="00BA4A3F">
      <w:pPr>
        <w:pStyle w:val="StyleN"/>
        <w:numPr>
          <w:ilvl w:val="12"/>
          <w:numId w:val="0"/>
        </w:numPr>
        <w:ind w:left="142"/>
        <w:rPr>
          <w:b/>
          <w:bCs/>
        </w:rPr>
      </w:pPr>
      <w:r w:rsidRPr="00B22CEF">
        <w:rPr>
          <w:b/>
          <w:bCs/>
        </w:rPr>
        <w:t>Donnée 0062</w:t>
      </w:r>
    </w:p>
    <w:p w14:paraId="58550054" w14:textId="77777777" w:rsidR="00C817BA" w:rsidRDefault="00C817BA" w:rsidP="00BA4A3F">
      <w:pPr>
        <w:pStyle w:val="StyleN"/>
        <w:numPr>
          <w:ilvl w:val="12"/>
          <w:numId w:val="0"/>
        </w:numPr>
        <w:ind w:left="142"/>
      </w:pPr>
      <w:r>
        <w:t>Référence attribuée par l'émetteur, identique à celle mentionnée dans le segment UNT (donnée 0062).</w:t>
      </w:r>
    </w:p>
    <w:p w14:paraId="4FFA6DE2" w14:textId="77777777" w:rsidR="00C817BA" w:rsidRDefault="00C817BA" w:rsidP="00BA4A3F">
      <w:pPr>
        <w:pStyle w:val="StyleN"/>
        <w:numPr>
          <w:ilvl w:val="12"/>
          <w:numId w:val="0"/>
        </w:numPr>
        <w:ind w:left="142"/>
      </w:pPr>
      <w:r>
        <w:t>Numéro_référence_message (5 c) = Numéro séquentiel du message à l'intérieur du groupe fonctionnel (valeur de 00001 à nnnnn).</w:t>
      </w:r>
    </w:p>
    <w:p w14:paraId="555648FF" w14:textId="77777777" w:rsidR="00C817BA" w:rsidRDefault="00C817BA" w:rsidP="00BA4A3F">
      <w:pPr>
        <w:pStyle w:val="StyleN"/>
        <w:numPr>
          <w:ilvl w:val="12"/>
          <w:numId w:val="0"/>
        </w:numPr>
        <w:ind w:left="142"/>
      </w:pPr>
      <w:r>
        <w:t>Format et longueur donnée 0062 = n5</w:t>
      </w:r>
    </w:p>
    <w:p w14:paraId="6A3B4CEE" w14:textId="77777777" w:rsidR="00C817BA" w:rsidRPr="00B22CEF" w:rsidRDefault="00C817BA" w:rsidP="00BA4A3F">
      <w:pPr>
        <w:pStyle w:val="StyleN"/>
        <w:numPr>
          <w:ilvl w:val="12"/>
          <w:numId w:val="0"/>
        </w:numPr>
        <w:ind w:left="142"/>
      </w:pPr>
    </w:p>
    <w:p w14:paraId="00032EB1" w14:textId="77777777" w:rsidR="00C817BA" w:rsidRDefault="00C817BA" w:rsidP="00DA7914">
      <w:pPr>
        <w:pStyle w:val="StyleN"/>
        <w:numPr>
          <w:ilvl w:val="12"/>
          <w:numId w:val="0"/>
        </w:numPr>
        <w:ind w:left="142"/>
      </w:pPr>
      <w:r w:rsidRPr="00B22CEF">
        <w:rPr>
          <w:b/>
          <w:bCs/>
        </w:rPr>
        <w:t>Donnée 0057</w:t>
      </w:r>
    </w:p>
    <w:p w14:paraId="1522E2D1" w14:textId="77777777" w:rsidR="00C817BA" w:rsidRPr="00D17032" w:rsidRDefault="00C817BA" w:rsidP="00D17032"/>
    <w:p w14:paraId="76642D56" w14:textId="77777777" w:rsidR="00C817BA" w:rsidRDefault="00C817BA" w:rsidP="00BA4A3F">
      <w:pPr>
        <w:pStyle w:val="StyleN"/>
      </w:pPr>
      <w:r>
        <w:t xml:space="preserve">Identifie la version du message. </w:t>
      </w:r>
    </w:p>
    <w:p w14:paraId="7C2C39DB" w14:textId="77777777" w:rsidR="00C817BA" w:rsidRPr="00B63AFA" w:rsidRDefault="00C817BA" w:rsidP="00C34D3E">
      <w:pPr>
        <w:pStyle w:val="StyleN"/>
      </w:pPr>
      <w:r w:rsidRPr="00B63AFA">
        <w:t>Cette valeur est identique à celle portée dans la donnée 0057 du segment UNG.</w:t>
      </w:r>
    </w:p>
    <w:p w14:paraId="47B487A9" w14:textId="77777777" w:rsidR="00C817BA" w:rsidRDefault="00C817BA" w:rsidP="00C34D3E">
      <w:pPr>
        <w:pStyle w:val="StyleN"/>
      </w:pPr>
      <w:ins w:id="105" w:author="Timothée MUGUET" w:date="2025-11-28T15:36:00Z" w16du:dateUtc="2025-11-28T14:36:00Z">
        <w:r>
          <w:t>CD2601</w:t>
        </w:r>
      </w:ins>
      <w:ins w:id="106" w:author="Timothée MUGUET" w:date="2024-11-25T12:16:00Z" w16du:dateUtc="2024-11-25T11:16:00Z">
        <w:r>
          <w:t> </w:t>
        </w:r>
      </w:ins>
      <w:r>
        <w:t>: Identifie un message de la campagne générale.</w:t>
      </w:r>
    </w:p>
    <w:p w14:paraId="73C53708" w14:textId="77777777" w:rsidR="00C817BA" w:rsidRPr="00B63AFA" w:rsidRDefault="00C817BA" w:rsidP="00C34D3E">
      <w:pPr>
        <w:pStyle w:val="StyleN"/>
      </w:pPr>
      <w:ins w:id="107" w:author="Timothée MUGUET" w:date="2025-11-28T15:36:00Z" w16du:dateUtc="2025-11-28T14:36:00Z">
        <w:r>
          <w:t>CD</w:t>
        </w:r>
        <w:r w:rsidRPr="00B63AFA">
          <w:t xml:space="preserve"> </w:t>
        </w:r>
      </w:ins>
      <w:r w:rsidRPr="00B63AFA">
        <w:t xml:space="preserve">: Projet </w:t>
      </w:r>
      <w:ins w:id="108" w:author="Timothée MUGUET" w:date="2025-11-28T15:37:00Z" w16du:dateUtc="2025-11-28T14:37:00Z">
        <w:r>
          <w:t>EDI-TICPE</w:t>
        </w:r>
      </w:ins>
      <w:r w:rsidRPr="00B63AFA">
        <w:t xml:space="preserve">, subset INFENT Déclaration </w:t>
      </w:r>
      <w:ins w:id="109" w:author="Timothée MUGUET" w:date="2025-11-28T15:37:00Z" w16du:dateUtc="2025-11-28T14:37:00Z">
        <w:r>
          <w:t>de TICPE</w:t>
        </w:r>
        <w:r w:rsidRPr="00B63AFA">
          <w:t xml:space="preserve"> </w:t>
        </w:r>
      </w:ins>
    </w:p>
    <w:p w14:paraId="6FDD2989" w14:textId="77777777" w:rsidR="00C817BA" w:rsidRPr="00B63AFA" w:rsidRDefault="00C817BA" w:rsidP="00C34D3E">
      <w:pPr>
        <w:pStyle w:val="StyleN"/>
      </w:pPr>
      <w:ins w:id="110" w:author="Timothée MUGUET" w:date="2025-11-28T15:37:00Z" w16du:dateUtc="2025-11-28T14:37:00Z">
        <w:r>
          <w:t>26</w:t>
        </w:r>
      </w:ins>
      <w:ins w:id="111" w:author="Timothée MUGUET" w:date="2024-11-25T12:16:00Z" w16du:dateUtc="2024-11-25T11:16:00Z">
        <w:r w:rsidRPr="00B63AFA">
          <w:t xml:space="preserve"> </w:t>
        </w:r>
      </w:ins>
      <w:r w:rsidRPr="00B63AFA">
        <w:t xml:space="preserve">: </w:t>
      </w:r>
      <w:r>
        <w:t>Millésime</w:t>
      </w:r>
      <w:r w:rsidRPr="00B63AFA">
        <w:t xml:space="preserve"> du subset INFENT Déclaration </w:t>
      </w:r>
      <w:ins w:id="112" w:author="Timothée MUGUET" w:date="2025-11-28T15:37:00Z" w16du:dateUtc="2025-11-28T14:37:00Z">
        <w:r>
          <w:t>de TICPE</w:t>
        </w:r>
      </w:ins>
    </w:p>
    <w:p w14:paraId="128F61E3" w14:textId="77777777" w:rsidR="00C817BA" w:rsidRPr="000115C4" w:rsidRDefault="00C817BA">
      <w:pPr>
        <w:pStyle w:val="StyleN"/>
      </w:pPr>
      <w:r>
        <w:t>01</w:t>
      </w:r>
      <w:r w:rsidRPr="00B63AFA">
        <w:t xml:space="preserve"> : Version</w:t>
      </w:r>
      <w:r>
        <w:t xml:space="preserve"> 1</w:t>
      </w:r>
      <w:r w:rsidRPr="00B63AFA">
        <w:t xml:space="preserve"> de la documentation associée </w:t>
      </w:r>
      <w:r>
        <w:t xml:space="preserve">pour la campagne </w:t>
      </w:r>
      <w:ins w:id="113" w:author="Timothée MUGUET" w:date="2024-11-25T12:16:00Z" w16du:dateUtc="2024-11-25T11:16:00Z">
        <w:r>
          <w:t>202</w:t>
        </w:r>
      </w:ins>
      <w:ins w:id="114" w:author="Timothée MUGUET" w:date="2025-11-28T15:37:00Z" w16du:dateUtc="2025-11-28T14:37:00Z">
        <w:r>
          <w:t>6</w:t>
        </w:r>
      </w:ins>
      <w:r>
        <w:t>.</w:t>
      </w:r>
    </w:p>
    <w:p w14:paraId="21AAF159" w14:textId="77777777" w:rsidR="00C817BA" w:rsidRDefault="00C817BA"/>
    <w:p w14:paraId="35F9996E" w14:textId="77777777" w:rsidR="00C817BA" w:rsidRDefault="00C817BA"/>
    <w:p w14:paraId="437FF058" w14:textId="77777777" w:rsidR="00C817BA" w:rsidRDefault="00C817BA"/>
    <w:p w14:paraId="1E344294" w14:textId="77777777" w:rsidR="00C817BA" w:rsidRDefault="00C817BA"/>
    <w:p w14:paraId="55EADCBD" w14:textId="77777777" w:rsidR="00C817BA" w:rsidRPr="00DD561F" w:rsidRDefault="00C817BA" w:rsidP="0056247B">
      <w:pPr>
        <w:pStyle w:val="StyleOCC"/>
      </w:pPr>
      <w:r w:rsidRPr="00DD561F">
        <w:t>Occurrence Groupe sécurité 1 : Définitio</w:t>
      </w:r>
      <w:r>
        <w:t>ns des fonctions SINE CEC</w:t>
      </w:r>
    </w:p>
    <w:p w14:paraId="2E23289C" w14:textId="77777777" w:rsidR="00C817BA" w:rsidRDefault="00C817BA"/>
    <w:p w14:paraId="15D9BC5F" w14:textId="77777777" w:rsidR="00C817BA" w:rsidRDefault="00C817BA">
      <w:r w:rsidRPr="00DD561F">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r w:rsidRPr="00DD561F">
          <w:rPr>
            <w:b/>
            <w:bCs/>
            <w:u w:val="single"/>
          </w:rPr>
          <w:t>la Signature Institutionnelle Non</w:t>
        </w:r>
      </w:smartTag>
      <w:r w:rsidRPr="00DD561F">
        <w:rPr>
          <w:b/>
          <w:bCs/>
          <w:u w:val="single"/>
        </w:rPr>
        <w:t xml:space="preserve"> Ecriture.</w:t>
      </w:r>
    </w:p>
    <w:p w14:paraId="5D1C37DD" w14:textId="77777777" w:rsidR="00C817BA" w:rsidRPr="00742954" w:rsidRDefault="00C817BA">
      <w:pPr>
        <w:rPr>
          <w:rFonts w:ascii="Arial" w:hAnsi="Arial" w:cs="Arial"/>
          <w:sz w:val="24"/>
          <w:szCs w:val="24"/>
        </w:rPr>
      </w:pPr>
      <w:r>
        <w:br w:type="page"/>
      </w:r>
    </w:p>
    <w:p w14:paraId="1E9811B3" w14:textId="77777777" w:rsidR="00C817BA" w:rsidRDefault="00C817BA">
      <w:pPr>
        <w:pStyle w:val="StyleTag"/>
      </w:pPr>
      <w:r>
        <w:t>Niv 0</w:t>
      </w:r>
      <w:r>
        <w:tab/>
        <w:t>BGM</w:t>
      </w:r>
      <w:r>
        <w:tab/>
        <w:t>DEBUT DU MESSAGE</w:t>
      </w:r>
      <w:r>
        <w:tab/>
        <w:t>St : M</w:t>
      </w:r>
      <w:r>
        <w:tab/>
        <w:t>Ré : 1</w:t>
      </w:r>
      <w:r>
        <w:tab/>
        <w:t>Oc : 1</w:t>
      </w:r>
    </w:p>
    <w:p w14:paraId="4AEBAF88" w14:textId="77777777" w:rsidR="00C817BA" w:rsidRDefault="00C817BA">
      <w:pPr>
        <w:pStyle w:val="StyleI"/>
      </w:pPr>
      <w:r>
        <w:t>Fonction : Segment obligatoire servant à indiquer le type du document adressé dans le message.</w:t>
      </w:r>
    </w:p>
    <w:p w14:paraId="4EB9D464" w14:textId="77777777" w:rsidR="00C817BA" w:rsidRDefault="00C817BA" w:rsidP="00C34D3E"/>
    <w:p w14:paraId="4A15CDF4" w14:textId="77777777" w:rsidR="00C817BA" w:rsidRDefault="00C817BA" w:rsidP="00C34D3E">
      <w:pPr>
        <w:pStyle w:val="StyleST"/>
      </w:pPr>
      <w:r>
        <w:t>Réf.</w:t>
      </w:r>
      <w:r>
        <w:tab/>
        <w:t>Nom</w:t>
      </w:r>
      <w:r>
        <w:tab/>
        <w:t>St</w:t>
      </w:r>
      <w:r>
        <w:tab/>
        <w:t>Desc.</w:t>
      </w:r>
      <w:r>
        <w:tab/>
        <w:t>Observations</w:t>
      </w:r>
    </w:p>
    <w:p w14:paraId="418AEA60" w14:textId="77777777" w:rsidR="00C817BA" w:rsidRDefault="00C817BA" w:rsidP="002002CF">
      <w:pPr>
        <w:pStyle w:val="StyleCdbut"/>
      </w:pPr>
      <w:r>
        <w:t>C002</w:t>
      </w:r>
      <w:r>
        <w:tab/>
        <w:t>NOM DU DOCUMENT OU MESSAGE</w:t>
      </w:r>
      <w:r>
        <w:tab/>
        <w:t>R</w:t>
      </w:r>
      <w:r>
        <w:tab/>
      </w:r>
    </w:p>
    <w:p w14:paraId="094E2B76" w14:textId="77777777" w:rsidR="00C817BA" w:rsidRDefault="00C817BA" w:rsidP="002002CF">
      <w:pPr>
        <w:pStyle w:val="StyleCCts"/>
      </w:pPr>
      <w:r>
        <w:tab/>
        <w:t>1001</w:t>
      </w:r>
      <w:r>
        <w:tab/>
        <w:t>Nom du document ou message (code)</w:t>
      </w:r>
      <w:r>
        <w:tab/>
        <w:t>R</w:t>
      </w:r>
      <w:r>
        <w:tab/>
        <w:t>an..3</w:t>
      </w:r>
      <w:r>
        <w:tab/>
      </w:r>
      <w:ins w:id="115" w:author="Timothée MUGUET" w:date="2025-11-28T15:37:00Z" w16du:dateUtc="2025-11-28T14:37:00Z">
        <w:r>
          <w:t>PEE</w:t>
        </w:r>
      </w:ins>
      <w:r>
        <w:t xml:space="preserve"> = Déclaration </w:t>
      </w:r>
      <w:ins w:id="116" w:author="Timothée MUGUET" w:date="2025-11-28T15:38:00Z" w16du:dateUtc="2025-11-28T14:38:00Z">
        <w:r>
          <w:t>de TICPE</w:t>
        </w:r>
      </w:ins>
    </w:p>
    <w:p w14:paraId="16E60564" w14:textId="77777777" w:rsidR="00C817BA" w:rsidRDefault="00C817BA" w:rsidP="002002CF">
      <w:pPr>
        <w:pStyle w:val="StyleCCts"/>
      </w:pPr>
      <w:r>
        <w:tab/>
      </w:r>
      <w:r>
        <w:tab/>
      </w:r>
      <w:r>
        <w:tab/>
      </w:r>
      <w:r>
        <w:tab/>
      </w:r>
      <w:r>
        <w:tab/>
      </w:r>
    </w:p>
    <w:p w14:paraId="116997A9" w14:textId="77777777" w:rsidR="00C817BA" w:rsidRDefault="00C817BA" w:rsidP="002002CF">
      <w:pPr>
        <w:pStyle w:val="StyleCCts"/>
      </w:pPr>
      <w:r>
        <w:tab/>
        <w:t>3055</w:t>
      </w:r>
      <w:r>
        <w:tab/>
        <w:t>Org. responsable de la liste de codes (code)</w:t>
      </w:r>
      <w:r>
        <w:tab/>
        <w:t>R</w:t>
      </w:r>
      <w:r>
        <w:tab/>
        <w:t>an..3</w:t>
      </w:r>
      <w:r>
        <w:tab/>
        <w:t>211 = EDIFICAS</w:t>
      </w:r>
    </w:p>
    <w:p w14:paraId="1AEBE911" w14:textId="77777777" w:rsidR="00C817BA" w:rsidRPr="008F7526" w:rsidRDefault="00C817BA" w:rsidP="002002CF">
      <w:pPr>
        <w:pStyle w:val="StyleCICts"/>
      </w:pPr>
      <w:r>
        <w:tab/>
      </w:r>
      <w:r w:rsidRPr="008F7526">
        <w:t>1000</w:t>
      </w:r>
      <w:r w:rsidRPr="008F7526">
        <w:tab/>
        <w:t>Nom du document ou message</w:t>
      </w:r>
      <w:r w:rsidRPr="008F7526">
        <w:tab/>
        <w:t>N</w:t>
      </w:r>
      <w:r w:rsidRPr="008F7526">
        <w:tab/>
        <w:t>an..35</w:t>
      </w:r>
    </w:p>
    <w:p w14:paraId="6758ED44" w14:textId="77777777" w:rsidR="00C817BA" w:rsidRDefault="00C817BA" w:rsidP="002002CF">
      <w:pPr>
        <w:pStyle w:val="StyleCCts"/>
      </w:pPr>
      <w:r>
        <w:t>C106</w:t>
      </w:r>
      <w:r>
        <w:tab/>
        <w:t>IDENTIFICATION DU DOCUMENT OU MESSAGE</w:t>
      </w:r>
      <w:r>
        <w:tab/>
        <w:t>R</w:t>
      </w:r>
      <w:r>
        <w:tab/>
      </w:r>
    </w:p>
    <w:p w14:paraId="59933D77" w14:textId="77777777" w:rsidR="00C817BA" w:rsidRDefault="00C817BA" w:rsidP="002002CF">
      <w:pPr>
        <w:pStyle w:val="StyleCCts"/>
      </w:pPr>
      <w:r>
        <w:tab/>
        <w:t>1004</w:t>
      </w:r>
      <w:r>
        <w:tab/>
        <w:t>Numéro du document ou message</w:t>
      </w:r>
      <w:r>
        <w:tab/>
        <w:t>R</w:t>
      </w:r>
      <w:r>
        <w:tab/>
        <w:t>an..35</w:t>
      </w:r>
      <w:r>
        <w:tab/>
        <w:t>Numero_reference_du_message</w:t>
      </w:r>
    </w:p>
    <w:p w14:paraId="00A9F06D" w14:textId="77777777" w:rsidR="00C817BA" w:rsidRPr="008F2786" w:rsidRDefault="00C817BA" w:rsidP="002002CF">
      <w:pPr>
        <w:pStyle w:val="StyleCICts"/>
      </w:pPr>
      <w:r>
        <w:tab/>
      </w:r>
      <w:r w:rsidRPr="008F2786">
        <w:t>1056</w:t>
      </w:r>
      <w:r w:rsidRPr="008F2786">
        <w:tab/>
        <w:t>Version</w:t>
      </w:r>
      <w:r w:rsidRPr="008F2786">
        <w:tab/>
        <w:t>N</w:t>
      </w:r>
      <w:r w:rsidRPr="008F2786">
        <w:tab/>
        <w:t>an..9</w:t>
      </w:r>
    </w:p>
    <w:p w14:paraId="1279322F" w14:textId="77777777" w:rsidR="00C817BA" w:rsidRDefault="00C817BA" w:rsidP="002002CF">
      <w:pPr>
        <w:pStyle w:val="StyleCICts"/>
      </w:pPr>
      <w:r>
        <w:tab/>
        <w:t>1060</w:t>
      </w:r>
      <w:r>
        <w:tab/>
        <w:t xml:space="preserve">Numéro révision </w:t>
      </w:r>
      <w:r>
        <w:tab/>
        <w:t>N</w:t>
      </w:r>
      <w:r>
        <w:tab/>
        <w:t>an..6</w:t>
      </w:r>
    </w:p>
    <w:p w14:paraId="4E86EB79" w14:textId="77777777" w:rsidR="00C817BA" w:rsidRDefault="00C817BA" w:rsidP="002002CF">
      <w:pPr>
        <w:pStyle w:val="StyleCICts"/>
      </w:pPr>
      <w:r>
        <w:t>1225</w:t>
      </w:r>
      <w:r>
        <w:tab/>
        <w:t>FONCTION DU MESSAGE (CODE)</w:t>
      </w:r>
      <w:r>
        <w:tab/>
        <w:t>N</w:t>
      </w:r>
      <w:r>
        <w:tab/>
        <w:t>an..3</w:t>
      </w:r>
    </w:p>
    <w:p w14:paraId="2904615B" w14:textId="77777777" w:rsidR="00C817BA" w:rsidRDefault="00C817BA" w:rsidP="002002CF">
      <w:pPr>
        <w:pStyle w:val="StyleCIfin"/>
      </w:pPr>
      <w:r>
        <w:t>4343</w:t>
      </w:r>
      <w:r>
        <w:tab/>
        <w:t>TYPE DE RÉPONSE</w:t>
      </w:r>
      <w:r>
        <w:tab/>
        <w:t>N</w:t>
      </w:r>
      <w:r>
        <w:tab/>
        <w:t>an..3</w:t>
      </w:r>
    </w:p>
    <w:p w14:paraId="28179A81" w14:textId="77777777" w:rsidR="00C817BA" w:rsidRDefault="00C817BA" w:rsidP="00C34D3E">
      <w:pPr>
        <w:pStyle w:val="StyleNT"/>
      </w:pPr>
      <w:r>
        <w:t>Note explicative :</w:t>
      </w:r>
    </w:p>
    <w:p w14:paraId="2C8F146A" w14:textId="77777777" w:rsidR="00C817BA" w:rsidRDefault="00C817BA" w:rsidP="00C34D3E">
      <w:pPr>
        <w:pStyle w:val="StyleN"/>
      </w:pPr>
    </w:p>
    <w:p w14:paraId="080F0047" w14:textId="77777777" w:rsidR="00C817BA" w:rsidRPr="003944CA" w:rsidRDefault="00C817BA" w:rsidP="00C34D3E">
      <w:pPr>
        <w:pStyle w:val="StyleN"/>
        <w:rPr>
          <w:b/>
          <w:bCs/>
        </w:rPr>
      </w:pPr>
      <w:r w:rsidRPr="003944CA">
        <w:rPr>
          <w:b/>
          <w:bCs/>
        </w:rPr>
        <w:t>Donnée 1001</w:t>
      </w:r>
    </w:p>
    <w:p w14:paraId="428A4822" w14:textId="77777777" w:rsidR="00C817BA" w:rsidRDefault="00C817BA" w:rsidP="00C34D3E">
      <w:pPr>
        <w:pStyle w:val="StyleN"/>
      </w:pPr>
      <w:r>
        <w:t xml:space="preserve">Type de document pouvant être adressé dans le message </w:t>
      </w:r>
      <w:ins w:id="117" w:author="Timothée MUGUET" w:date="2025-11-28T15:38:00Z" w16du:dateUtc="2025-11-28T14:38:00Z">
        <w:r>
          <w:t>INFENT DC</w:t>
        </w:r>
      </w:ins>
      <w:r>
        <w:t>.</w:t>
      </w:r>
    </w:p>
    <w:p w14:paraId="4DFE1DDD" w14:textId="77777777" w:rsidR="00C817BA" w:rsidRDefault="00C817BA" w:rsidP="00C34D3E">
      <w:pPr>
        <w:pStyle w:val="StyleN"/>
      </w:pPr>
      <w:ins w:id="118" w:author="Timothée MUGUET" w:date="2025-11-28T15:38:00Z" w16du:dateUtc="2025-11-28T14:38:00Z">
        <w:r>
          <w:t>PEE = Déclaration de la TICPE</w:t>
        </w:r>
      </w:ins>
    </w:p>
    <w:p w14:paraId="28CC7523" w14:textId="77777777" w:rsidR="00C817BA" w:rsidRPr="003944CA" w:rsidRDefault="00C817BA" w:rsidP="00C34D3E">
      <w:pPr>
        <w:pStyle w:val="StyleN"/>
      </w:pPr>
    </w:p>
    <w:p w14:paraId="46B68EFD" w14:textId="77777777" w:rsidR="00C817BA" w:rsidRPr="003944CA" w:rsidRDefault="00C817BA" w:rsidP="00C34D3E">
      <w:pPr>
        <w:pStyle w:val="StyleN"/>
        <w:rPr>
          <w:b/>
          <w:bCs/>
        </w:rPr>
      </w:pPr>
      <w:r w:rsidRPr="003944CA">
        <w:rPr>
          <w:b/>
          <w:bCs/>
        </w:rPr>
        <w:t>Donnée 1004 : Numéro de document ou message</w:t>
      </w:r>
    </w:p>
    <w:p w14:paraId="6498607E" w14:textId="77777777" w:rsidR="00C817BA" w:rsidRDefault="00C817BA" w:rsidP="00C34D3E">
      <w:pPr>
        <w:pStyle w:val="StyleN"/>
      </w:pPr>
      <w:r w:rsidRPr="00362DAD">
        <w:t>Cette donnée est obligatoire pour pouvoir faire le rapprochement entre le compte rendu de traitement et le message</w:t>
      </w:r>
      <w:r>
        <w:t xml:space="preserve"> d’origine. Ce numéro est constitué de la manière suivante : </w:t>
      </w:r>
    </w:p>
    <w:p w14:paraId="44BAA0C8" w14:textId="77777777" w:rsidR="00C817BA" w:rsidRDefault="00C817BA" w:rsidP="00C34D3E">
      <w:pPr>
        <w:pStyle w:val="StyleN"/>
      </w:pPr>
      <w:r>
        <w:t>Type message (INFENT) (6c) + référence attribuée par l’émetteur du document.</w:t>
      </w:r>
    </w:p>
    <w:p w14:paraId="46B6FEC9" w14:textId="77777777" w:rsidR="00C817BA" w:rsidRPr="00781270" w:rsidRDefault="00C817BA" w:rsidP="00661CC4">
      <w:pPr>
        <w:ind w:left="142"/>
      </w:pPr>
      <w:r>
        <w:t xml:space="preserve">Format et longueur 6..35. </w:t>
      </w:r>
    </w:p>
    <w:p w14:paraId="75592E99" w14:textId="77777777" w:rsidR="00C817BA" w:rsidRDefault="00C817BA" w:rsidP="00DD561F"/>
    <w:p w14:paraId="795D8BA7" w14:textId="77777777" w:rsidR="00C817BA" w:rsidRDefault="00C817BA" w:rsidP="00DD561F"/>
    <w:p w14:paraId="14C3916A" w14:textId="77777777" w:rsidR="00C817BA" w:rsidRDefault="00C817BA" w:rsidP="00DD561F"/>
    <w:p w14:paraId="2DAE39D8" w14:textId="77777777" w:rsidR="00C817BA" w:rsidRDefault="00C817BA">
      <w:pPr>
        <w:pStyle w:val="StyleTag"/>
      </w:pPr>
      <w:r>
        <w:t>Niv 1</w:t>
      </w:r>
      <w:r>
        <w:tab/>
        <w:t>DTM</w:t>
      </w:r>
      <w:r>
        <w:tab/>
        <w:t>DATE OU HEURE OU PERIODE</w:t>
      </w:r>
      <w:r>
        <w:tab/>
        <w:t>St : M</w:t>
      </w:r>
      <w:r>
        <w:tab/>
        <w:t>Ré : 1</w:t>
      </w:r>
      <w:r>
        <w:tab/>
        <w:t>Oc : 1</w:t>
      </w:r>
    </w:p>
    <w:p w14:paraId="0FEDDF00" w14:textId="77777777" w:rsidR="00C817BA" w:rsidRDefault="00C817BA">
      <w:pPr>
        <w:pStyle w:val="StyleI"/>
      </w:pPr>
      <w:r>
        <w:t>Fonction : Segment obligatoire pour indiquer la date de préparation du document.</w:t>
      </w:r>
    </w:p>
    <w:p w14:paraId="3390BA13" w14:textId="77777777" w:rsidR="00C817BA" w:rsidRPr="00DD561F" w:rsidRDefault="00C817BA" w:rsidP="00DD561F"/>
    <w:p w14:paraId="523F31C9" w14:textId="77777777" w:rsidR="00C817BA" w:rsidRPr="00DD561F" w:rsidRDefault="00C817B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C</w:t>
      </w:r>
      <w:r w:rsidRPr="00DD561F">
        <w:rPr>
          <w:rFonts w:ascii="Arial" w:hAnsi="Arial" w:cs="Arial"/>
          <w:sz w:val="24"/>
          <w:szCs w:val="24"/>
        </w:rPr>
        <w:t xml:space="preserve"> décrit dans le volume 4 chapitre 2</w:t>
      </w:r>
      <w:r>
        <w:rPr>
          <w:rFonts w:ascii="Arial" w:hAnsi="Arial" w:cs="Arial"/>
          <w:sz w:val="24"/>
          <w:szCs w:val="24"/>
        </w:rPr>
        <w:t>,</w:t>
      </w:r>
      <w:r w:rsidRPr="00DD561F">
        <w:rPr>
          <w:rFonts w:ascii="Arial" w:hAnsi="Arial" w:cs="Arial"/>
          <w:sz w:val="24"/>
          <w:szCs w:val="24"/>
        </w:rPr>
        <w:t xml:space="preserve"> section 4</w:t>
      </w:r>
      <w:r>
        <w:rPr>
          <w:rFonts w:ascii="Arial" w:hAnsi="Arial" w:cs="Arial"/>
          <w:sz w:val="24"/>
        </w:rPr>
        <w:t>.</w:t>
      </w:r>
    </w:p>
    <w:p w14:paraId="5D65BF6A" w14:textId="77777777" w:rsidR="00C817BA" w:rsidRDefault="00C817BA">
      <w:r>
        <w:br w:type="page"/>
      </w:r>
    </w:p>
    <w:p w14:paraId="236D25B8" w14:textId="77777777" w:rsidR="00C817BA" w:rsidRDefault="00C817B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2D4CC003" w14:textId="77777777" w:rsidR="00C817BA" w:rsidRDefault="00C817BA">
      <w:pPr>
        <w:pStyle w:val="StyleI"/>
      </w:pPr>
      <w:r>
        <w:t>Fonction : Segment obligatoire pour indiquer le nom de l'éditeur du programme utilisé par l'émetteur des données (partenaire EDI ou sous-traitant).</w:t>
      </w:r>
    </w:p>
    <w:p w14:paraId="746F0775" w14:textId="77777777" w:rsidR="00C817BA" w:rsidRDefault="00C817BA"/>
    <w:p w14:paraId="627E0192" w14:textId="77777777" w:rsidR="00C817BA" w:rsidRPr="00DD561F" w:rsidRDefault="00C817BA" w:rsidP="00DD561F">
      <w:pPr>
        <w:rPr>
          <w:rFonts w:ascii="Arial" w:hAnsi="Arial" w:cs="Arial"/>
          <w:sz w:val="24"/>
          <w:szCs w:val="24"/>
        </w:rPr>
      </w:pPr>
      <w:r w:rsidRPr="00DD561F">
        <w:rPr>
          <w:rFonts w:ascii="Arial" w:hAnsi="Arial" w:cs="Arial"/>
          <w:sz w:val="24"/>
          <w:szCs w:val="24"/>
        </w:rPr>
        <w:t xml:space="preserve">Voir le GUM du message INFENT </w:t>
      </w:r>
      <w:r>
        <w:rPr>
          <w:rFonts w:ascii="Arial" w:hAnsi="Arial" w:cs="Arial"/>
          <w:sz w:val="24"/>
          <w:szCs w:val="24"/>
        </w:rPr>
        <w:t>DC</w:t>
      </w:r>
      <w:r w:rsidRPr="00DD561F">
        <w:rPr>
          <w:rFonts w:ascii="Arial" w:hAnsi="Arial" w:cs="Arial"/>
          <w:sz w:val="24"/>
          <w:szCs w:val="24"/>
        </w:rPr>
        <w:t xml:space="preserve"> décrit dans le volume 4 chapitre 2 section 4</w:t>
      </w:r>
      <w:r>
        <w:rPr>
          <w:rFonts w:ascii="Arial" w:hAnsi="Arial" w:cs="Arial"/>
          <w:sz w:val="24"/>
        </w:rPr>
        <w:t>.</w:t>
      </w:r>
    </w:p>
    <w:p w14:paraId="170F37CD" w14:textId="77777777" w:rsidR="00C817BA" w:rsidRDefault="00C817BA"/>
    <w:p w14:paraId="3DDC6D51" w14:textId="77777777" w:rsidR="00C817BA" w:rsidRDefault="00C817BA"/>
    <w:p w14:paraId="4C5A9EF5" w14:textId="77777777" w:rsidR="00C817BA" w:rsidRDefault="00C817BA"/>
    <w:p w14:paraId="4B90F15F" w14:textId="77777777" w:rsidR="00C817BA" w:rsidRDefault="00C817BA"/>
    <w:p w14:paraId="1288B796" w14:textId="77777777" w:rsidR="00C817BA" w:rsidRDefault="00C817BA"/>
    <w:p w14:paraId="21F7A274" w14:textId="77777777" w:rsidR="00C817BA" w:rsidRDefault="00C817BA"/>
    <w:p w14:paraId="341FEF05" w14:textId="77777777" w:rsidR="00C817BA" w:rsidRDefault="00C817BA"/>
    <w:p w14:paraId="4821531B" w14:textId="77777777" w:rsidR="00C817BA" w:rsidRDefault="00C817BA"/>
    <w:p w14:paraId="417E06CE" w14:textId="77777777" w:rsidR="00C817BA" w:rsidRDefault="00C817BA"/>
    <w:p w14:paraId="1AD7D811" w14:textId="77777777" w:rsidR="00C817BA" w:rsidRDefault="00C817B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6588C5BC" w14:textId="77777777" w:rsidR="00C817BA" w:rsidRDefault="00C817BA">
      <w:pPr>
        <w:pStyle w:val="StyleI"/>
      </w:pPr>
      <w:r>
        <w:t>Fonction : Segment obligatoire pour indiquer les références du programme utilisé par l'émetteur des données (partenaire EDI ou sous-traitant).</w:t>
      </w:r>
    </w:p>
    <w:p w14:paraId="4B16BB07" w14:textId="77777777" w:rsidR="00C817BA" w:rsidRDefault="00C817BA"/>
    <w:p w14:paraId="4211CD71" w14:textId="77777777" w:rsidR="00C817BA" w:rsidRPr="00DD561F" w:rsidRDefault="00C817B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 xml:space="preserve">C </w:t>
      </w:r>
      <w:r w:rsidRPr="00DD561F">
        <w:rPr>
          <w:rFonts w:ascii="Arial" w:hAnsi="Arial" w:cs="Arial"/>
          <w:sz w:val="24"/>
          <w:szCs w:val="24"/>
        </w:rPr>
        <w:t>décrit dans le volume 4 chapitre 2 section 4</w:t>
      </w:r>
      <w:r>
        <w:rPr>
          <w:rFonts w:ascii="Arial" w:hAnsi="Arial" w:cs="Arial"/>
          <w:sz w:val="24"/>
        </w:rPr>
        <w:t>.</w:t>
      </w:r>
    </w:p>
    <w:p w14:paraId="40032FFB" w14:textId="77777777" w:rsidR="00C817BA" w:rsidRDefault="00C817BA"/>
    <w:p w14:paraId="55549868" w14:textId="77777777" w:rsidR="00C817BA" w:rsidRDefault="00C817BA"/>
    <w:p w14:paraId="2967C106" w14:textId="77777777" w:rsidR="00C817BA" w:rsidRDefault="00C817BA"/>
    <w:p w14:paraId="0C64C498" w14:textId="77777777" w:rsidR="00C817BA" w:rsidRDefault="00C817BA"/>
    <w:p w14:paraId="10D6C4A7" w14:textId="77777777" w:rsidR="00C817BA" w:rsidRDefault="00C817BA"/>
    <w:p w14:paraId="1A42EE72" w14:textId="77777777" w:rsidR="00C817BA" w:rsidRDefault="00C817BA"/>
    <w:p w14:paraId="14C25299" w14:textId="77777777" w:rsidR="00C817BA" w:rsidRDefault="00C817BA"/>
    <w:p w14:paraId="7DE7807C" w14:textId="77777777" w:rsidR="00C817BA" w:rsidRDefault="00C817BA"/>
    <w:p w14:paraId="35390B23" w14:textId="77777777" w:rsidR="00C817BA" w:rsidRDefault="00C817BA"/>
    <w:p w14:paraId="686CFB61" w14:textId="77777777" w:rsidR="00C817BA" w:rsidRDefault="00C817BA"/>
    <w:p w14:paraId="37F4A4E3" w14:textId="77777777" w:rsidR="00C817BA" w:rsidRDefault="00C817BA">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F665A7A" w14:textId="77777777" w:rsidR="00C817BA" w:rsidRDefault="00C817BA">
      <w:pPr>
        <w:pStyle w:val="StyleI"/>
      </w:pPr>
      <w:r>
        <w:t>Fonction : Segment obligatoire pour indiquer les références de l'attestation de conformité EDIFICAS correspondant au module utilisé par l'émetteur des données (partenaire EDI ou sous-traitant) pour générer l'interchange.</w:t>
      </w:r>
    </w:p>
    <w:p w14:paraId="54A9D522" w14:textId="77777777" w:rsidR="00C817BA" w:rsidRPr="00DD561F" w:rsidRDefault="00C817BA" w:rsidP="00DD561F"/>
    <w:p w14:paraId="126258E3" w14:textId="77777777" w:rsidR="00C817BA" w:rsidRPr="00DD561F" w:rsidRDefault="00C817BA" w:rsidP="00DD561F">
      <w:pPr>
        <w:rPr>
          <w:rFonts w:ascii="Arial" w:hAnsi="Arial" w:cs="Arial"/>
          <w:sz w:val="24"/>
          <w:szCs w:val="24"/>
        </w:rPr>
      </w:pPr>
      <w:r w:rsidRPr="00DD561F">
        <w:rPr>
          <w:rFonts w:ascii="Arial" w:hAnsi="Arial" w:cs="Arial"/>
          <w:sz w:val="24"/>
          <w:szCs w:val="24"/>
        </w:rPr>
        <w:t>Voir le GUM du message INFENT D</w:t>
      </w:r>
      <w:r>
        <w:rPr>
          <w:rFonts w:ascii="Arial" w:hAnsi="Arial" w:cs="Arial"/>
          <w:sz w:val="24"/>
        </w:rPr>
        <w:t>C</w:t>
      </w:r>
      <w:r w:rsidRPr="00DD561F">
        <w:rPr>
          <w:rFonts w:ascii="Arial" w:hAnsi="Arial" w:cs="Arial"/>
          <w:sz w:val="24"/>
          <w:szCs w:val="24"/>
        </w:rPr>
        <w:t xml:space="preserve"> décrit dans le volume 4 chapitre 2 section 4</w:t>
      </w:r>
      <w:r>
        <w:rPr>
          <w:rFonts w:ascii="Arial" w:hAnsi="Arial" w:cs="Arial"/>
          <w:sz w:val="24"/>
        </w:rPr>
        <w:t>.</w:t>
      </w:r>
    </w:p>
    <w:p w14:paraId="61F8C6A4" w14:textId="77777777" w:rsidR="00C817BA" w:rsidRDefault="00C817BA" w:rsidP="00742954">
      <w:pPr>
        <w:pStyle w:val="StyleOCC"/>
      </w:pPr>
      <w:r>
        <w:br w:type="page"/>
        <w:t>1ère occurrence Groupe 1 : LE REDEVABLE</w:t>
      </w:r>
    </w:p>
    <w:p w14:paraId="1FE97B0A" w14:textId="77777777" w:rsidR="00C817BA" w:rsidRDefault="00C817BA"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rsidRPr="00EC6D0F" w14:paraId="0AAFA6E1" w14:textId="77777777">
        <w:tc>
          <w:tcPr>
            <w:tcW w:w="774" w:type="dxa"/>
          </w:tcPr>
          <w:p w14:paraId="5B21F2F7" w14:textId="77777777" w:rsidR="00C817BA" w:rsidRPr="00EC6D0F" w:rsidRDefault="00C817BA"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4072E0BF" w14:textId="77777777" w:rsidR="00C817BA" w:rsidRPr="00EC6D0F" w:rsidRDefault="00C817BA" w:rsidP="00EC6D0F">
            <w:pPr>
              <w:rPr>
                <w:lang w:val="nl-NL"/>
              </w:rPr>
            </w:pPr>
            <w:r w:rsidRPr="00EC6D0F">
              <w:rPr>
                <w:b/>
                <w:bCs/>
                <w:lang w:val="nl-NL"/>
              </w:rPr>
              <w:t>NAD</w:t>
            </w:r>
            <w:r w:rsidRPr="00EC6D0F">
              <w:rPr>
                <w:lang w:val="nl-NL"/>
              </w:rPr>
              <w:t>-RFF</w:t>
            </w:r>
          </w:p>
        </w:tc>
        <w:tc>
          <w:tcPr>
            <w:tcW w:w="851" w:type="dxa"/>
            <w:tcBorders>
              <w:left w:val="nil"/>
            </w:tcBorders>
          </w:tcPr>
          <w:p w14:paraId="1224D243" w14:textId="77777777" w:rsidR="00C817BA" w:rsidRPr="00EC6D0F" w:rsidRDefault="00C817BA" w:rsidP="00EC6D0F">
            <w:pPr>
              <w:rPr>
                <w:lang w:val="nl-NL"/>
              </w:rPr>
            </w:pPr>
            <w:r w:rsidRPr="00EC6D0F">
              <w:rPr>
                <w:lang w:val="nl-NL"/>
              </w:rPr>
              <w:t>M</w:t>
            </w:r>
          </w:p>
        </w:tc>
        <w:tc>
          <w:tcPr>
            <w:tcW w:w="1063" w:type="dxa"/>
            <w:tcBorders>
              <w:left w:val="nil"/>
            </w:tcBorders>
          </w:tcPr>
          <w:p w14:paraId="29A303C5" w14:textId="77777777" w:rsidR="00C817BA" w:rsidRPr="00EC6D0F" w:rsidRDefault="00C817BA" w:rsidP="00EC6D0F">
            <w:r>
              <w:t>5</w:t>
            </w:r>
          </w:p>
        </w:tc>
        <w:tc>
          <w:tcPr>
            <w:tcW w:w="1063" w:type="dxa"/>
            <w:tcBorders>
              <w:left w:val="nil"/>
            </w:tcBorders>
          </w:tcPr>
          <w:p w14:paraId="6DD47594" w14:textId="77777777" w:rsidR="00C817BA" w:rsidRPr="00EC6D0F" w:rsidRDefault="00C817BA" w:rsidP="00EC6D0F">
            <w:pPr>
              <w:rPr>
                <w:b/>
                <w:bCs/>
              </w:rPr>
            </w:pPr>
            <w:r w:rsidRPr="00EC6D0F">
              <w:rPr>
                <w:b/>
                <w:bCs/>
              </w:rPr>
              <w:t>1</w:t>
            </w:r>
          </w:p>
        </w:tc>
      </w:tr>
    </w:tbl>
    <w:p w14:paraId="0FA1BFD0" w14:textId="77777777" w:rsidR="00C817BA" w:rsidRDefault="00C817BA">
      <w:pPr>
        <w:pStyle w:val="StyleTag"/>
      </w:pPr>
      <w:r>
        <w:t>Niv 1</w:t>
      </w:r>
      <w:r>
        <w:tab/>
        <w:t>GROUPE 01</w:t>
      </w:r>
      <w:r>
        <w:tab/>
        <w:t>St : M</w:t>
      </w:r>
      <w:r>
        <w:tab/>
        <w:t>Ré : 5</w:t>
      </w:r>
      <w:r>
        <w:tab/>
        <w:t>Oc : 1</w:t>
      </w:r>
    </w:p>
    <w:p w14:paraId="4B483945" w14:textId="77777777" w:rsidR="00C817BA" w:rsidRDefault="00C817BA" w:rsidP="00C34D3E">
      <w:pPr>
        <w:pStyle w:val="StyleI"/>
      </w:pPr>
      <w:r>
        <w:t>Fonction : Groupe de segments obligatoire servant à décrire le redevable et à indiquer, éventuellement, le N° de référence interne du redevable.</w:t>
      </w:r>
    </w:p>
    <w:p w14:paraId="2CC9FA70" w14:textId="77777777" w:rsidR="00C817BA" w:rsidRPr="003B17C4" w:rsidRDefault="00C817BA"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5B996384" w14:textId="77777777" w:rsidR="00C817BA" w:rsidRDefault="00C817BA" w:rsidP="00F9388D">
      <w:pPr>
        <w:pStyle w:val="StyleI"/>
      </w:pPr>
      <w:r>
        <w:t>Fonction : Segment obligatoire servant à identifier le dossier comptable du redevable. Dans ce message, le redevable sera toujours identifié par son numéro SIREN, son nom et son adresse en clair.</w:t>
      </w:r>
    </w:p>
    <w:p w14:paraId="268BAE13" w14:textId="77777777" w:rsidR="00C817BA" w:rsidRDefault="00C817BA" w:rsidP="00C34D3E"/>
    <w:p w14:paraId="57A1D0B0" w14:textId="77777777" w:rsidR="00C817BA" w:rsidRDefault="00C817BA" w:rsidP="00C34D3E">
      <w:pPr>
        <w:pStyle w:val="StyleST"/>
      </w:pPr>
      <w:r>
        <w:t>Réf.</w:t>
      </w:r>
      <w:r>
        <w:tab/>
        <w:t>Nom</w:t>
      </w:r>
      <w:r>
        <w:tab/>
        <w:t>St</w:t>
      </w:r>
      <w:r>
        <w:tab/>
        <w:t>Desc.</w:t>
      </w:r>
      <w:r>
        <w:tab/>
        <w:t>Observations</w:t>
      </w:r>
    </w:p>
    <w:p w14:paraId="75CFDC35" w14:textId="77777777" w:rsidR="00C817BA" w:rsidRDefault="00C817BA" w:rsidP="002002CF">
      <w:pPr>
        <w:pStyle w:val="StyleCdbut"/>
      </w:pPr>
      <w:r>
        <w:t>3035</w:t>
      </w:r>
      <w:r>
        <w:tab/>
        <w:t>QLT DE L'INTERVENANT</w:t>
      </w:r>
      <w:r>
        <w:tab/>
        <w:t>M</w:t>
      </w:r>
      <w:r>
        <w:tab/>
        <w:t>an..3</w:t>
      </w:r>
      <w:r>
        <w:tab/>
        <w:t>DT = Redevable</w:t>
      </w:r>
    </w:p>
    <w:p w14:paraId="423FC927" w14:textId="77777777" w:rsidR="00C817BA" w:rsidRDefault="00C817BA" w:rsidP="002002CF">
      <w:pPr>
        <w:pStyle w:val="StyleCCts"/>
      </w:pPr>
      <w:r>
        <w:t>C082</w:t>
      </w:r>
      <w:r>
        <w:tab/>
        <w:t>INFO. DETAILLEES SUR L'IDENTIF. DE L'INTERV.</w:t>
      </w:r>
      <w:r>
        <w:tab/>
        <w:t>R</w:t>
      </w:r>
    </w:p>
    <w:p w14:paraId="2414A63A" w14:textId="77777777" w:rsidR="00C817BA" w:rsidRDefault="00C817BA" w:rsidP="002002CF">
      <w:pPr>
        <w:pStyle w:val="StyleCCts"/>
      </w:pPr>
      <w:r>
        <w:tab/>
        <w:t>3039</w:t>
      </w:r>
      <w:r>
        <w:tab/>
        <w:t>Identification de l'intervenant</w:t>
      </w:r>
      <w:r>
        <w:tab/>
        <w:t>M</w:t>
      </w:r>
      <w:r>
        <w:tab/>
        <w:t>an..35</w:t>
      </w:r>
      <w:r>
        <w:tab/>
        <w:t>Identifiant_redevable</w:t>
      </w:r>
    </w:p>
    <w:p w14:paraId="4739B65E" w14:textId="77777777" w:rsidR="00C817BA" w:rsidRDefault="00C817BA" w:rsidP="002002CF">
      <w:pPr>
        <w:pStyle w:val="StyleCCts"/>
      </w:pPr>
      <w:r>
        <w:tab/>
        <w:t>1131</w:t>
      </w:r>
      <w:r>
        <w:tab/>
        <w:t>Qualification de la liste des codes.</w:t>
      </w:r>
      <w:r>
        <w:tab/>
        <w:t>R</w:t>
      </w:r>
      <w:r>
        <w:tab/>
        <w:t>an..17</w:t>
      </w:r>
      <w:r>
        <w:tab/>
        <w:t>100 = Identification détaillée d'un intervenant</w:t>
      </w:r>
    </w:p>
    <w:p w14:paraId="0C160FF0" w14:textId="77777777" w:rsidR="00C817BA" w:rsidRDefault="00C817BA" w:rsidP="002002CF">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56E3138" w14:textId="77777777" w:rsidR="00C817BA" w:rsidRDefault="00C817BA" w:rsidP="002002CF">
      <w:pPr>
        <w:pStyle w:val="StyleCICts"/>
      </w:pPr>
      <w:r>
        <w:t>C058</w:t>
      </w:r>
      <w:r>
        <w:tab/>
        <w:t>NOM ET ADRESSE</w:t>
      </w:r>
      <w:r>
        <w:tab/>
        <w:t>N</w:t>
      </w:r>
      <w:r>
        <w:tab/>
      </w:r>
    </w:p>
    <w:p w14:paraId="2F6312AD" w14:textId="77777777" w:rsidR="00C817BA" w:rsidRDefault="00C817BA" w:rsidP="002002CF">
      <w:pPr>
        <w:pStyle w:val="StyleCICts"/>
      </w:pPr>
      <w:r>
        <w:tab/>
        <w:t>3124</w:t>
      </w:r>
      <w:r>
        <w:tab/>
        <w:t>Ligne du nom et de l'adresse</w:t>
      </w:r>
      <w:r>
        <w:tab/>
        <w:t>M</w:t>
      </w:r>
      <w:r>
        <w:tab/>
        <w:t>an..35</w:t>
      </w:r>
    </w:p>
    <w:p w14:paraId="06D04ED1" w14:textId="77777777" w:rsidR="00C817BA" w:rsidRDefault="00C817BA" w:rsidP="002002CF">
      <w:pPr>
        <w:pStyle w:val="StyleCICts"/>
      </w:pPr>
      <w:r>
        <w:tab/>
        <w:t>3124</w:t>
      </w:r>
      <w:r>
        <w:tab/>
        <w:t>Ligne du nom et de l'adresse</w:t>
      </w:r>
      <w:r>
        <w:tab/>
        <w:t>N</w:t>
      </w:r>
      <w:r>
        <w:tab/>
        <w:t>an..35</w:t>
      </w:r>
    </w:p>
    <w:p w14:paraId="006C64D9" w14:textId="77777777" w:rsidR="00C817BA" w:rsidRDefault="00C817BA" w:rsidP="002002CF">
      <w:pPr>
        <w:pStyle w:val="StyleCICts"/>
      </w:pPr>
      <w:r>
        <w:tab/>
        <w:t>3124</w:t>
      </w:r>
      <w:r>
        <w:tab/>
        <w:t>Ligne du nom et de l'adresse</w:t>
      </w:r>
      <w:r>
        <w:tab/>
        <w:t>N</w:t>
      </w:r>
      <w:r>
        <w:tab/>
        <w:t>an..35</w:t>
      </w:r>
    </w:p>
    <w:p w14:paraId="59657FCB" w14:textId="77777777" w:rsidR="00C817BA" w:rsidRDefault="00C817BA" w:rsidP="002002CF">
      <w:pPr>
        <w:pStyle w:val="StyleCICts"/>
      </w:pPr>
      <w:r>
        <w:tab/>
        <w:t>3124</w:t>
      </w:r>
      <w:r>
        <w:tab/>
        <w:t>Ligne du nom et de l'adresse</w:t>
      </w:r>
      <w:r>
        <w:tab/>
        <w:t>N</w:t>
      </w:r>
      <w:r>
        <w:tab/>
        <w:t>an..35</w:t>
      </w:r>
    </w:p>
    <w:p w14:paraId="25E479F9" w14:textId="77777777" w:rsidR="00C817BA" w:rsidRDefault="00C817BA" w:rsidP="002002CF">
      <w:pPr>
        <w:pStyle w:val="StyleCICts"/>
      </w:pPr>
      <w:r>
        <w:tab/>
        <w:t>3124</w:t>
      </w:r>
      <w:r>
        <w:tab/>
        <w:t>Ligne du nom et de l'adresse</w:t>
      </w:r>
      <w:r>
        <w:tab/>
        <w:t>N</w:t>
      </w:r>
      <w:r>
        <w:tab/>
        <w:t>an..35</w:t>
      </w:r>
    </w:p>
    <w:p w14:paraId="492801A0" w14:textId="77777777" w:rsidR="00C817BA" w:rsidRDefault="00C817BA" w:rsidP="002002CF">
      <w:pPr>
        <w:pStyle w:val="StyleCCts"/>
      </w:pPr>
      <w:r>
        <w:t>C080</w:t>
      </w:r>
      <w:r>
        <w:tab/>
        <w:t>NOM DE L'INTERVENANT</w:t>
      </w:r>
      <w:r>
        <w:tab/>
        <w:t>R</w:t>
      </w:r>
      <w:r>
        <w:tab/>
      </w:r>
    </w:p>
    <w:p w14:paraId="1ED32B7F" w14:textId="77777777" w:rsidR="00C817BA" w:rsidRDefault="00C817BA" w:rsidP="002002CF">
      <w:pPr>
        <w:pStyle w:val="StyleCCts"/>
      </w:pPr>
      <w:r>
        <w:tab/>
        <w:t>3036</w:t>
      </w:r>
      <w:r>
        <w:tab/>
        <w:t>Nom de l'intervenant</w:t>
      </w:r>
      <w:r>
        <w:tab/>
        <w:t>M</w:t>
      </w:r>
      <w:r>
        <w:tab/>
        <w:t>an..35</w:t>
      </w:r>
      <w:r>
        <w:tab/>
        <w:t>Désignation_du_redevable</w:t>
      </w:r>
    </w:p>
    <w:p w14:paraId="26386ED8" w14:textId="77777777" w:rsidR="00C817BA" w:rsidRDefault="00C817BA" w:rsidP="002002CF">
      <w:pPr>
        <w:pStyle w:val="StyleCCts"/>
      </w:pPr>
      <w:r>
        <w:tab/>
        <w:t>3036</w:t>
      </w:r>
      <w:r>
        <w:tab/>
        <w:t>Nom de l'intervenant</w:t>
      </w:r>
      <w:r>
        <w:tab/>
        <w:t>D</w:t>
      </w:r>
      <w:r>
        <w:tab/>
        <w:t>an..35</w:t>
      </w:r>
      <w:r>
        <w:tab/>
        <w:t>Désignation_suite_du_redevable</w:t>
      </w:r>
    </w:p>
    <w:p w14:paraId="5E0127CA" w14:textId="77777777" w:rsidR="00C817BA" w:rsidRDefault="00C817BA" w:rsidP="002002CF">
      <w:pPr>
        <w:pStyle w:val="StyleCICts"/>
      </w:pPr>
      <w:r>
        <w:tab/>
        <w:t>3036</w:t>
      </w:r>
      <w:r>
        <w:tab/>
        <w:t>Nom de l'intervenant</w:t>
      </w:r>
      <w:r>
        <w:tab/>
        <w:t>N</w:t>
      </w:r>
      <w:r>
        <w:tab/>
        <w:t>an..35</w:t>
      </w:r>
    </w:p>
    <w:p w14:paraId="6D60499F" w14:textId="77777777" w:rsidR="00C817BA" w:rsidRDefault="00C817BA" w:rsidP="002002CF">
      <w:pPr>
        <w:pStyle w:val="StyleCICts"/>
      </w:pPr>
      <w:r>
        <w:tab/>
        <w:t>3036</w:t>
      </w:r>
      <w:r>
        <w:tab/>
        <w:t>Nom de l'intervenant</w:t>
      </w:r>
      <w:r>
        <w:tab/>
        <w:t>N</w:t>
      </w:r>
      <w:r>
        <w:tab/>
        <w:t>an..35</w:t>
      </w:r>
    </w:p>
    <w:p w14:paraId="21F53F6A" w14:textId="77777777" w:rsidR="00C817BA" w:rsidRDefault="00C817BA" w:rsidP="002002CF">
      <w:pPr>
        <w:pStyle w:val="StyleCICts"/>
      </w:pPr>
      <w:r>
        <w:tab/>
        <w:t>3036</w:t>
      </w:r>
      <w:r>
        <w:tab/>
        <w:t>Nom de l'intervenant</w:t>
      </w:r>
      <w:r>
        <w:tab/>
        <w:t>N</w:t>
      </w:r>
      <w:r>
        <w:tab/>
        <w:t>an..35</w:t>
      </w:r>
    </w:p>
    <w:p w14:paraId="588E99A7" w14:textId="77777777" w:rsidR="00C817BA" w:rsidRDefault="00C817BA" w:rsidP="002002CF">
      <w:pPr>
        <w:pStyle w:val="StyleCICts"/>
      </w:pPr>
      <w:r>
        <w:tab/>
        <w:t>3045</w:t>
      </w:r>
      <w:r>
        <w:tab/>
        <w:t>Format du nom de l'intervenant (code)</w:t>
      </w:r>
      <w:r>
        <w:tab/>
        <w:t>N</w:t>
      </w:r>
      <w:r>
        <w:tab/>
        <w:t>an..3</w:t>
      </w:r>
    </w:p>
    <w:p w14:paraId="71A974D4" w14:textId="77777777" w:rsidR="00C817BA" w:rsidRDefault="00C817BA" w:rsidP="002002CF">
      <w:pPr>
        <w:pStyle w:val="StyleCCts"/>
      </w:pPr>
      <w:r>
        <w:t>C059</w:t>
      </w:r>
      <w:r>
        <w:tab/>
        <w:t>RUE</w:t>
      </w:r>
      <w:r>
        <w:tab/>
        <w:t>R</w:t>
      </w:r>
      <w:r>
        <w:tab/>
      </w:r>
    </w:p>
    <w:p w14:paraId="0CF3EF11" w14:textId="77777777" w:rsidR="00C817BA" w:rsidRDefault="00C817BA" w:rsidP="002002CF">
      <w:pPr>
        <w:pStyle w:val="StyleCCts"/>
      </w:pPr>
      <w:r>
        <w:tab/>
        <w:t>3042</w:t>
      </w:r>
      <w:r>
        <w:tab/>
        <w:t>Rue et numéro ou boîte postale</w:t>
      </w:r>
      <w:r>
        <w:tab/>
        <w:t>M</w:t>
      </w:r>
      <w:r>
        <w:tab/>
        <w:t>an..35</w:t>
      </w:r>
      <w:r>
        <w:tab/>
        <w:t>Numro_type_nom_voie_du_redevable</w:t>
      </w:r>
    </w:p>
    <w:p w14:paraId="05271102" w14:textId="77777777" w:rsidR="00C817BA" w:rsidRDefault="00C817BA" w:rsidP="002002CF">
      <w:pPr>
        <w:pStyle w:val="StyleCCts"/>
      </w:pPr>
      <w:r>
        <w:tab/>
        <w:t>3042</w:t>
      </w:r>
      <w:r>
        <w:tab/>
        <w:t>Rue et numéro ou boîte postale</w:t>
      </w:r>
      <w:r>
        <w:tab/>
        <w:t>D</w:t>
      </w:r>
      <w:r>
        <w:tab/>
        <w:t>an..35</w:t>
      </w:r>
      <w:r>
        <w:tab/>
        <w:t>Complment_distribution_du_redevable</w:t>
      </w:r>
    </w:p>
    <w:p w14:paraId="46C4252F" w14:textId="77777777" w:rsidR="00C817BA" w:rsidRDefault="00C817BA" w:rsidP="002002CF">
      <w:pPr>
        <w:pStyle w:val="StyleCCts"/>
      </w:pPr>
      <w:r>
        <w:tab/>
        <w:t>3042</w:t>
      </w:r>
      <w:r>
        <w:tab/>
        <w:t>Rue et numéro ou boîte postale</w:t>
      </w:r>
      <w:r>
        <w:tab/>
        <w:t>D</w:t>
      </w:r>
      <w:r>
        <w:tab/>
        <w:t>an..35</w:t>
      </w:r>
      <w:r>
        <w:tab/>
        <w:t>Lieu_dit_hameau_du_redevable</w:t>
      </w:r>
    </w:p>
    <w:p w14:paraId="6DD36366" w14:textId="77777777" w:rsidR="00C817BA" w:rsidRPr="008F7526" w:rsidRDefault="00C817BA" w:rsidP="002002CF">
      <w:pPr>
        <w:pStyle w:val="StyleCICts"/>
      </w:pPr>
      <w:r>
        <w:tab/>
      </w:r>
      <w:r w:rsidRPr="008F7526">
        <w:t>3042</w:t>
      </w:r>
      <w:r w:rsidRPr="008F7526">
        <w:tab/>
        <w:t>Rue et numéro ou boîte postale</w:t>
      </w:r>
      <w:r w:rsidRPr="008F7526">
        <w:tab/>
        <w:t>N</w:t>
      </w:r>
      <w:r w:rsidRPr="008F7526">
        <w:tab/>
        <w:t>an..35</w:t>
      </w:r>
    </w:p>
    <w:p w14:paraId="61992C66" w14:textId="77777777" w:rsidR="00C817BA" w:rsidRDefault="00C817BA"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4C493812" w14:textId="77777777" w:rsidR="00C817BA" w:rsidRDefault="00C817BA" w:rsidP="002002CF">
      <w:pPr>
        <w:pStyle w:val="StyleCICts"/>
      </w:pPr>
      <w:r>
        <w:t>C819</w:t>
      </w:r>
      <w:r>
        <w:tab/>
        <w:t>INFO. DETAILLEES SUR UNE DIV. TERRIT. D'UN PAYS</w:t>
      </w:r>
      <w:r>
        <w:tab/>
        <w:t>N</w:t>
      </w:r>
    </w:p>
    <w:p w14:paraId="2FF8DD69" w14:textId="77777777" w:rsidR="00C817BA" w:rsidRDefault="00C817BA" w:rsidP="002002CF">
      <w:pPr>
        <w:pStyle w:val="StyleCIfin"/>
      </w:pPr>
      <w:r>
        <w:tab/>
        <w:t>3229</w:t>
      </w:r>
      <w:r>
        <w:tab/>
        <w:t>Identification de la division territoriale</w:t>
      </w:r>
      <w:r>
        <w:tab/>
        <w:t>N</w:t>
      </w:r>
      <w:r>
        <w:tab/>
        <w:t>an..9</w:t>
      </w:r>
    </w:p>
    <w:p w14:paraId="7952DAEF" w14:textId="77777777" w:rsidR="00C817BA" w:rsidRDefault="00C817BA" w:rsidP="00C34D3E"/>
    <w:p w14:paraId="7AA60233" w14:textId="77777777" w:rsidR="00C817BA" w:rsidRPr="0064713D" w:rsidRDefault="00C817BA" w:rsidP="00C34D3E"/>
    <w:p w14:paraId="4DAF56A3" w14:textId="77777777" w:rsidR="00C817BA" w:rsidRDefault="00C817BA" w:rsidP="002002CF">
      <w:pPr>
        <w:pStyle w:val="StyleCIdbut"/>
      </w:pPr>
      <w:r>
        <w:tab/>
        <w:t>1131</w:t>
      </w:r>
      <w:r>
        <w:tab/>
        <w:t>Qlt de la liste des codes</w:t>
      </w:r>
      <w:r>
        <w:tab/>
        <w:t>N</w:t>
      </w:r>
      <w:r>
        <w:tab/>
        <w:t>an..17</w:t>
      </w:r>
    </w:p>
    <w:p w14:paraId="5A9B8BA5" w14:textId="77777777" w:rsidR="00C817BA" w:rsidRDefault="00C817BA" w:rsidP="002002CF">
      <w:pPr>
        <w:pStyle w:val="StyleCICts"/>
      </w:pPr>
      <w:r>
        <w:tab/>
        <w:t>3055</w:t>
      </w:r>
      <w:r>
        <w:tab/>
        <w:t>Org. responsable de la liste de codes (code)</w:t>
      </w:r>
      <w:r>
        <w:tab/>
        <w:t>N</w:t>
      </w:r>
      <w:r>
        <w:tab/>
        <w:t>an..3</w:t>
      </w:r>
    </w:p>
    <w:p w14:paraId="1C493061" w14:textId="77777777" w:rsidR="00C817BA" w:rsidRDefault="00C817BA" w:rsidP="002002CF">
      <w:pPr>
        <w:pStyle w:val="StyleCICts"/>
      </w:pPr>
      <w:r>
        <w:tab/>
        <w:t>3228</w:t>
      </w:r>
      <w:r>
        <w:tab/>
        <w:t>Division territoriale du pays</w:t>
      </w:r>
      <w:r>
        <w:tab/>
        <w:t>N</w:t>
      </w:r>
      <w:r>
        <w:tab/>
        <w:t>an..35</w:t>
      </w:r>
    </w:p>
    <w:p w14:paraId="3ED1C13F" w14:textId="77777777" w:rsidR="00C817BA" w:rsidRDefault="00C817BA" w:rsidP="002002CF">
      <w:pPr>
        <w:pStyle w:val="StyleCCts"/>
      </w:pPr>
      <w:r>
        <w:t>3251</w:t>
      </w:r>
      <w:r>
        <w:tab/>
        <w:t>CODE POSTAL</w:t>
      </w:r>
      <w:r>
        <w:tab/>
        <w:t>R</w:t>
      </w:r>
      <w:r>
        <w:tab/>
        <w:t>an..17</w:t>
      </w:r>
      <w:r>
        <w:tab/>
        <w:t>Code_postal_du_redevable</w:t>
      </w:r>
    </w:p>
    <w:p w14:paraId="0FEF56B8" w14:textId="77777777" w:rsidR="00C817BA" w:rsidRDefault="00C817BA" w:rsidP="002002CF">
      <w:pPr>
        <w:pStyle w:val="StyleCFin"/>
      </w:pPr>
      <w:r>
        <w:t>3207</w:t>
      </w:r>
      <w:r>
        <w:tab/>
        <w:t>PAYS (CODE)</w:t>
      </w:r>
      <w:r>
        <w:tab/>
        <w:t>D</w:t>
      </w:r>
      <w:r>
        <w:tab/>
        <w:t>an..3</w:t>
      </w:r>
      <w:r>
        <w:tab/>
        <w:t>Code_pays_du_redevable</w:t>
      </w:r>
    </w:p>
    <w:p w14:paraId="6BDE9999" w14:textId="77777777" w:rsidR="00C817BA" w:rsidRPr="007361A0" w:rsidRDefault="00C817BA" w:rsidP="00C34D3E">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55B76ABB" w14:textId="77777777" w:rsidR="00C817BA" w:rsidRDefault="00C817BA" w:rsidP="00C34D3E">
      <w:pPr>
        <w:pStyle w:val="StyleN"/>
      </w:pPr>
    </w:p>
    <w:p w14:paraId="7886745A" w14:textId="77777777" w:rsidR="00C817BA" w:rsidRPr="00B63AFA" w:rsidRDefault="00C817BA" w:rsidP="00C34D3E">
      <w:pPr>
        <w:pStyle w:val="StyleN"/>
        <w:rPr>
          <w:b/>
          <w:bCs/>
        </w:rPr>
      </w:pPr>
      <w:r w:rsidRPr="00B63AFA">
        <w:rPr>
          <w:b/>
          <w:bCs/>
        </w:rPr>
        <w:t>Donnée C082</w:t>
      </w:r>
    </w:p>
    <w:p w14:paraId="592A9A87" w14:textId="77777777" w:rsidR="00C817BA" w:rsidRDefault="00C817BA" w:rsidP="00F253D3">
      <w:pPr>
        <w:pStyle w:val="StyleN"/>
      </w:pPr>
      <w:r>
        <w:t>Transmission d’un SIREN, format et longueur de la donnée 3039 = an9</w:t>
      </w:r>
    </w:p>
    <w:p w14:paraId="5277145E" w14:textId="77777777" w:rsidR="00C817BA" w:rsidRPr="00ED056F" w:rsidRDefault="00C817BA" w:rsidP="00C34D3E">
      <w:pPr>
        <w:pStyle w:val="StyleN"/>
      </w:pPr>
    </w:p>
    <w:p w14:paraId="3D55467F" w14:textId="77777777" w:rsidR="00C817BA" w:rsidRPr="005079FB" w:rsidRDefault="00C817BA" w:rsidP="00C34D3E">
      <w:pPr>
        <w:pStyle w:val="StyleN"/>
        <w:rPr>
          <w:b/>
          <w:bCs/>
        </w:rPr>
      </w:pPr>
      <w:r w:rsidRPr="005079FB">
        <w:rPr>
          <w:b/>
          <w:bCs/>
        </w:rPr>
        <w:t>Donnée C059</w:t>
      </w:r>
    </w:p>
    <w:p w14:paraId="0B7E42A4" w14:textId="77777777" w:rsidR="00C817BA" w:rsidRDefault="00C817BA" w:rsidP="00C34D3E">
      <w:pPr>
        <w:pStyle w:val="StyleN"/>
      </w:pPr>
      <w:r>
        <w:t>3 occurrences de la donnée 3042 (Rue) :</w:t>
      </w:r>
    </w:p>
    <w:p w14:paraId="05CF5284" w14:textId="77777777" w:rsidR="00C817BA" w:rsidRDefault="00C817BA" w:rsidP="00C34D3E">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7D9D499F" w14:textId="77777777" w:rsidR="00C817BA" w:rsidRDefault="00C817BA" w:rsidP="00C34D3E">
      <w:pPr>
        <w:pStyle w:val="StyleN"/>
      </w:pPr>
      <w:r>
        <w:t xml:space="preserve">La 2nde : Complément distribution </w:t>
      </w:r>
    </w:p>
    <w:p w14:paraId="161E5765" w14:textId="77777777" w:rsidR="00C817BA" w:rsidRDefault="00C817BA" w:rsidP="00C34D3E">
      <w:pPr>
        <w:pStyle w:val="StyleN"/>
      </w:pPr>
      <w:r>
        <w:t xml:space="preserve">La 3ème : Lieu-dit, hameau </w:t>
      </w:r>
    </w:p>
    <w:p w14:paraId="250B7045" w14:textId="77777777" w:rsidR="00C817BA" w:rsidRDefault="00C817BA" w:rsidP="00C34D3E">
      <w:pPr>
        <w:pStyle w:val="StyleN"/>
      </w:pPr>
    </w:p>
    <w:p w14:paraId="42DED1D8" w14:textId="77777777" w:rsidR="00C817BA" w:rsidRDefault="00C817BA" w:rsidP="00C34D3E">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79252FF2" w14:textId="77777777" w:rsidR="00C817BA" w:rsidRDefault="00C817BA" w:rsidP="00C34D3E">
      <w:pPr>
        <w:pStyle w:val="StyleN"/>
      </w:pPr>
      <w:r>
        <w:t>Ainsi la 1</w:t>
      </w:r>
      <w:r w:rsidRPr="00B63AFA">
        <w:t>ère</w:t>
      </w:r>
      <w:r>
        <w:t xml:space="preserve"> occurrence de 3042 (obligatoire) est servie et les contrôles formels ne généreront pas de rejet.</w:t>
      </w:r>
    </w:p>
    <w:p w14:paraId="22AD4702" w14:textId="77777777" w:rsidR="00C817BA" w:rsidRDefault="00C817BA" w:rsidP="00F9388D">
      <w:pPr>
        <w:pStyle w:val="StyleN"/>
      </w:pPr>
    </w:p>
    <w:p w14:paraId="6C89E75F" w14:textId="77777777" w:rsidR="00C817BA" w:rsidRPr="0075265D" w:rsidRDefault="00C817BA" w:rsidP="002002CF">
      <w:pPr>
        <w:pStyle w:val="StyleN"/>
        <w:rPr>
          <w:b/>
          <w:bCs/>
        </w:rPr>
      </w:pPr>
      <w:r>
        <w:rPr>
          <w:b/>
          <w:bCs/>
        </w:rPr>
        <w:t>Donnée 3207</w:t>
      </w:r>
    </w:p>
    <w:p w14:paraId="017E2AF1" w14:textId="77777777" w:rsidR="00C817BA" w:rsidRDefault="00C817BA" w:rsidP="00F014F4">
      <w:pPr>
        <w:pStyle w:val="StyleN"/>
      </w:pPr>
      <w:r>
        <w:t>Le code pays ISO 3166 (2 c), à renseigner si différent de FR (France). Voir liste des codes pays dans volume 3Z commun à toutes les téléprocédures.</w:t>
      </w:r>
    </w:p>
    <w:p w14:paraId="604203BD" w14:textId="77777777" w:rsidR="00C817BA" w:rsidRPr="00DB03FB" w:rsidRDefault="00C817BA" w:rsidP="002002CF"/>
    <w:p w14:paraId="5F965F99" w14:textId="77777777" w:rsidR="00C817BA" w:rsidRDefault="00C817BA" w:rsidP="00EC6D0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rsidRPr="00EC6D0F" w14:paraId="3A5DF64C" w14:textId="77777777">
        <w:tc>
          <w:tcPr>
            <w:tcW w:w="774" w:type="dxa"/>
          </w:tcPr>
          <w:p w14:paraId="26DE5224" w14:textId="77777777" w:rsidR="00C817BA" w:rsidRPr="00EC6D0F" w:rsidRDefault="00C817BA" w:rsidP="00EC6D0F">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EC6D0F">
              <w:rPr>
                <w:b/>
                <w:bCs/>
                <w:lang w:val="nl-NL"/>
              </w:rPr>
              <w:t>G1</w:t>
            </w:r>
          </w:p>
        </w:tc>
        <w:tc>
          <w:tcPr>
            <w:tcW w:w="6030" w:type="dxa"/>
            <w:tcBorders>
              <w:left w:val="nil"/>
            </w:tcBorders>
          </w:tcPr>
          <w:p w14:paraId="3A01F596" w14:textId="77777777" w:rsidR="00C817BA" w:rsidRPr="00EC6D0F" w:rsidRDefault="00C817BA" w:rsidP="00EC6D0F">
            <w:pPr>
              <w:rPr>
                <w:lang w:val="nl-NL"/>
              </w:rPr>
            </w:pPr>
            <w:r w:rsidRPr="00EC6D0F">
              <w:rPr>
                <w:lang w:val="nl-NL"/>
              </w:rPr>
              <w:t>NAD-</w:t>
            </w:r>
            <w:r w:rsidRPr="00EC6D0F">
              <w:rPr>
                <w:b/>
                <w:bCs/>
                <w:lang w:val="nl-NL"/>
              </w:rPr>
              <w:t>RFF</w:t>
            </w:r>
          </w:p>
        </w:tc>
        <w:tc>
          <w:tcPr>
            <w:tcW w:w="851" w:type="dxa"/>
            <w:tcBorders>
              <w:left w:val="nil"/>
            </w:tcBorders>
          </w:tcPr>
          <w:p w14:paraId="78375268" w14:textId="77777777" w:rsidR="00C817BA" w:rsidRPr="00EC6D0F" w:rsidRDefault="00C817BA" w:rsidP="00EC6D0F">
            <w:pPr>
              <w:rPr>
                <w:lang w:val="en-GB"/>
              </w:rPr>
            </w:pPr>
            <w:r w:rsidRPr="00EC6D0F">
              <w:rPr>
                <w:lang w:val="en-GB"/>
              </w:rPr>
              <w:t>M</w:t>
            </w:r>
          </w:p>
        </w:tc>
        <w:tc>
          <w:tcPr>
            <w:tcW w:w="1063" w:type="dxa"/>
            <w:tcBorders>
              <w:left w:val="nil"/>
            </w:tcBorders>
          </w:tcPr>
          <w:p w14:paraId="7D615497" w14:textId="77777777" w:rsidR="00C817BA" w:rsidRPr="00EC6D0F" w:rsidRDefault="00C817BA" w:rsidP="00EC6D0F">
            <w:pPr>
              <w:rPr>
                <w:lang w:val="en-GB"/>
              </w:rPr>
            </w:pPr>
            <w:r>
              <w:rPr>
                <w:lang w:val="en-GB"/>
              </w:rPr>
              <w:t>5</w:t>
            </w:r>
          </w:p>
        </w:tc>
        <w:tc>
          <w:tcPr>
            <w:tcW w:w="1063" w:type="dxa"/>
            <w:tcBorders>
              <w:left w:val="nil"/>
            </w:tcBorders>
          </w:tcPr>
          <w:p w14:paraId="19F72BF4" w14:textId="77777777" w:rsidR="00C817BA" w:rsidRPr="00EC6D0F" w:rsidRDefault="00C817BA" w:rsidP="00EC6D0F">
            <w:pPr>
              <w:rPr>
                <w:b/>
                <w:bCs/>
                <w:lang w:val="en-GB"/>
              </w:rPr>
            </w:pPr>
            <w:r>
              <w:rPr>
                <w:b/>
                <w:bCs/>
                <w:lang w:val="en-GB"/>
              </w:rPr>
              <w:t>1</w:t>
            </w:r>
          </w:p>
        </w:tc>
      </w:tr>
    </w:tbl>
    <w:p w14:paraId="41BEA677" w14:textId="77777777" w:rsidR="00C817BA" w:rsidRDefault="00C817BA">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4A04E970" w14:textId="77777777" w:rsidR="00C817BA" w:rsidRDefault="00C817BA">
      <w:pPr>
        <w:pStyle w:val="StyleI"/>
      </w:pPr>
      <w:r>
        <w:t>Fonction : Segment conditionnel pour indiquer la référence commune d’échange</w:t>
      </w:r>
    </w:p>
    <w:p w14:paraId="397C4F18" w14:textId="77777777" w:rsidR="00C817BA" w:rsidRDefault="00C817B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70F32AA6" w14:textId="77777777" w:rsidR="00C817BA" w:rsidRDefault="00C817BA" w:rsidP="002002CF">
      <w:pPr>
        <w:pStyle w:val="StyleCdbut"/>
        <w:rPr>
          <w:lang w:val="en-GB"/>
        </w:rPr>
      </w:pPr>
      <w:r>
        <w:rPr>
          <w:lang w:val="en-GB"/>
        </w:rPr>
        <w:t>C506</w:t>
      </w:r>
      <w:r>
        <w:rPr>
          <w:lang w:val="en-GB"/>
        </w:rPr>
        <w:tab/>
        <w:t>REFERENCE</w:t>
      </w:r>
      <w:r>
        <w:rPr>
          <w:lang w:val="en-GB"/>
        </w:rPr>
        <w:tab/>
        <w:t>M</w:t>
      </w:r>
      <w:r>
        <w:rPr>
          <w:lang w:val="en-GB"/>
        </w:rPr>
        <w:tab/>
      </w:r>
    </w:p>
    <w:p w14:paraId="3BB827D4" w14:textId="77777777" w:rsidR="00C817BA" w:rsidRDefault="00C817BA" w:rsidP="002002CF">
      <w:pPr>
        <w:pStyle w:val="StyleCCts"/>
      </w:pPr>
      <w:r w:rsidRPr="00B675DE">
        <w:rPr>
          <w:lang w:val="en-GB"/>
        </w:rPr>
        <w:tab/>
      </w:r>
      <w:r>
        <w:t>1153</w:t>
      </w:r>
      <w:r>
        <w:tab/>
        <w:t>Qlt de la référence</w:t>
      </w:r>
      <w:r>
        <w:tab/>
        <w:t>M</w:t>
      </w:r>
      <w:r>
        <w:tab/>
        <w:t>an..3</w:t>
      </w:r>
      <w:r>
        <w:tab/>
        <w:t>AWR= Référence commune d’échange</w:t>
      </w:r>
    </w:p>
    <w:p w14:paraId="22DCBDDE" w14:textId="77777777" w:rsidR="00C817BA" w:rsidRDefault="00C817BA" w:rsidP="002002CF">
      <w:pPr>
        <w:pStyle w:val="StyleCCts"/>
      </w:pPr>
      <w:r>
        <w:tab/>
        <w:t>1154</w:t>
      </w:r>
      <w:r>
        <w:tab/>
        <w:t>Numéro de la référence</w:t>
      </w:r>
      <w:r>
        <w:tab/>
        <w:t>R</w:t>
      </w:r>
      <w:r>
        <w:tab/>
        <w:t>an..70</w:t>
      </w:r>
      <w:r>
        <w:tab/>
        <w:t>Numéro_message_d’origine</w:t>
      </w:r>
    </w:p>
    <w:p w14:paraId="096CBCED" w14:textId="77777777" w:rsidR="00C817BA" w:rsidRDefault="00C817BA" w:rsidP="002002CF">
      <w:pPr>
        <w:pStyle w:val="StyleCICts"/>
      </w:pPr>
      <w:r>
        <w:tab/>
        <w:t>1156</w:t>
      </w:r>
      <w:r>
        <w:tab/>
        <w:t>Numéro de la ligne</w:t>
      </w:r>
      <w:r>
        <w:tab/>
        <w:t>N</w:t>
      </w:r>
      <w:r>
        <w:tab/>
        <w:t>an..6</w:t>
      </w:r>
    </w:p>
    <w:p w14:paraId="2B988A52" w14:textId="77777777" w:rsidR="00C817BA" w:rsidRDefault="00C817BA" w:rsidP="002002CF">
      <w:pPr>
        <w:pStyle w:val="StyleCICts"/>
      </w:pPr>
      <w:r>
        <w:tab/>
        <w:t>4000</w:t>
      </w:r>
      <w:r>
        <w:tab/>
        <w:t>Numéro de version de la référence</w:t>
      </w:r>
      <w:r>
        <w:tab/>
        <w:t>N</w:t>
      </w:r>
      <w:r>
        <w:tab/>
        <w:t>an..35</w:t>
      </w:r>
    </w:p>
    <w:p w14:paraId="15FF2470" w14:textId="77777777" w:rsidR="00C817BA" w:rsidRDefault="00C817BA" w:rsidP="002002CF">
      <w:pPr>
        <w:pStyle w:val="StyleCIfin"/>
      </w:pPr>
      <w:r>
        <w:tab/>
        <w:t>1060</w:t>
      </w:r>
      <w:r>
        <w:tab/>
        <w:t>Numéro de révision</w:t>
      </w:r>
      <w:r>
        <w:tab/>
        <w:t>N</w:t>
      </w:r>
      <w:r>
        <w:tab/>
        <w:t>an..6</w:t>
      </w:r>
    </w:p>
    <w:p w14:paraId="78259C73" w14:textId="77777777" w:rsidR="00C817BA" w:rsidRDefault="00C817BA" w:rsidP="00344884">
      <w:pPr>
        <w:pStyle w:val="StyleNT"/>
      </w:pPr>
      <w:r>
        <w:t>Note explicative :</w:t>
      </w:r>
    </w:p>
    <w:p w14:paraId="55EFD7B8" w14:textId="77777777" w:rsidR="00C817BA" w:rsidRDefault="00C817BA" w:rsidP="00EC6D0F">
      <w:pPr>
        <w:pStyle w:val="StyleN"/>
      </w:pPr>
    </w:p>
    <w:p w14:paraId="6D339611" w14:textId="77777777" w:rsidR="00C817BA" w:rsidRDefault="00C817BA" w:rsidP="00C34D3E">
      <w:pPr>
        <w:pStyle w:val="StyleN"/>
      </w:pPr>
      <w:r>
        <w:t xml:space="preserve">Lorsqu’il s’agit du premier flux concernant le dossier déclaré et pour la même période de déclaration, si le RFF est présent la donnée 1154 doit être égale à la donnée 1004 du segment BGM. </w:t>
      </w:r>
    </w:p>
    <w:p w14:paraId="6F10FD6A" w14:textId="77777777" w:rsidR="00C817BA" w:rsidRDefault="00C817BA" w:rsidP="00C34D3E">
      <w:pPr>
        <w:pStyle w:val="StyleN"/>
      </w:pPr>
      <w:r>
        <w:t>Lorsqu’il s’agit du n</w:t>
      </w:r>
      <w:r w:rsidRPr="00F014F4">
        <w:t>ième</w:t>
      </w:r>
      <w:r>
        <w:t xml:space="preserve"> flux, si le RFF est présent la donnée 1154 doit être égale à la donnée 1004 du segment BGM du premier flux.</w:t>
      </w:r>
    </w:p>
    <w:p w14:paraId="79D6B36E" w14:textId="77777777" w:rsidR="00C817BA" w:rsidRPr="00781270" w:rsidRDefault="00C817BA" w:rsidP="00661CC4">
      <w:pPr>
        <w:ind w:left="142"/>
      </w:pPr>
      <w:r>
        <w:t xml:space="preserve">Format et longueur 6..35. </w:t>
      </w:r>
    </w:p>
    <w:p w14:paraId="3CAE80C4" w14:textId="77777777" w:rsidR="00C817BA" w:rsidRDefault="00C817BA" w:rsidP="00EC6D0F">
      <w:pPr>
        <w:pStyle w:val="StyleN"/>
      </w:pPr>
    </w:p>
    <w:p w14:paraId="0D8EB825" w14:textId="77777777" w:rsidR="00C817BA" w:rsidRPr="00E92442" w:rsidRDefault="00C817BA" w:rsidP="00311BF8">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rsidRPr="006B7E94" w14:paraId="16DCE86A" w14:textId="77777777" w:rsidTr="00311BF8">
        <w:tc>
          <w:tcPr>
            <w:tcW w:w="774" w:type="dxa"/>
          </w:tcPr>
          <w:p w14:paraId="373B2E39" w14:textId="77777777" w:rsidR="00C817BA" w:rsidRPr="00E92442" w:rsidRDefault="00C817BA" w:rsidP="00311BF8">
            <w:pPr>
              <w:rPr>
                <w:b/>
                <w:bCs/>
                <w:lang w:val="nl-NL"/>
              </w:rPr>
            </w:pP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775449">
              <w:rPr>
                <w:b/>
                <w:bCs/>
              </w:rPr>
              <w:br w:type="page"/>
            </w:r>
            <w:r w:rsidRPr="00E92442">
              <w:rPr>
                <w:b/>
                <w:bCs/>
                <w:lang w:val="nl-NL"/>
              </w:rPr>
              <w:t>G1</w:t>
            </w:r>
          </w:p>
        </w:tc>
        <w:tc>
          <w:tcPr>
            <w:tcW w:w="6030" w:type="dxa"/>
            <w:tcBorders>
              <w:left w:val="nil"/>
            </w:tcBorders>
          </w:tcPr>
          <w:p w14:paraId="7468FED2" w14:textId="77777777" w:rsidR="00C817BA" w:rsidRPr="006B7E94" w:rsidRDefault="00C817BA" w:rsidP="00311BF8">
            <w:pPr>
              <w:rPr>
                <w:b/>
                <w:lang w:val="nl-NL"/>
              </w:rPr>
            </w:pPr>
            <w:r w:rsidRPr="006B7E94">
              <w:rPr>
                <w:lang w:val="nl-NL"/>
              </w:rPr>
              <w:t>NAD-</w:t>
            </w:r>
            <w:r w:rsidRPr="00E92442">
              <w:rPr>
                <w:b/>
                <w:bCs/>
                <w:lang w:val="nl-NL"/>
              </w:rPr>
              <w:t>RFF</w:t>
            </w:r>
          </w:p>
        </w:tc>
        <w:tc>
          <w:tcPr>
            <w:tcW w:w="851" w:type="dxa"/>
            <w:tcBorders>
              <w:left w:val="nil"/>
            </w:tcBorders>
          </w:tcPr>
          <w:p w14:paraId="7B04AE61" w14:textId="77777777" w:rsidR="00C817BA" w:rsidRPr="006B7E94" w:rsidRDefault="00C817BA" w:rsidP="00311BF8">
            <w:pPr>
              <w:rPr>
                <w:lang w:val="en-GB"/>
              </w:rPr>
            </w:pPr>
            <w:r>
              <w:rPr>
                <w:lang w:val="en-GB"/>
              </w:rPr>
              <w:t>M</w:t>
            </w:r>
          </w:p>
        </w:tc>
        <w:tc>
          <w:tcPr>
            <w:tcW w:w="1063" w:type="dxa"/>
            <w:tcBorders>
              <w:left w:val="nil"/>
            </w:tcBorders>
          </w:tcPr>
          <w:p w14:paraId="7DA2B53F" w14:textId="77777777" w:rsidR="00C817BA" w:rsidRPr="006B7E94" w:rsidRDefault="00C817BA" w:rsidP="00311BF8">
            <w:pPr>
              <w:rPr>
                <w:lang w:val="en-GB"/>
              </w:rPr>
            </w:pPr>
            <w:r>
              <w:rPr>
                <w:lang w:val="en-GB"/>
              </w:rPr>
              <w:t>5</w:t>
            </w:r>
          </w:p>
        </w:tc>
        <w:tc>
          <w:tcPr>
            <w:tcW w:w="1063" w:type="dxa"/>
            <w:tcBorders>
              <w:left w:val="nil"/>
            </w:tcBorders>
          </w:tcPr>
          <w:p w14:paraId="66103562" w14:textId="77777777" w:rsidR="00C817BA" w:rsidRPr="00E92442" w:rsidRDefault="00C817BA" w:rsidP="00311BF8">
            <w:pPr>
              <w:rPr>
                <w:b/>
                <w:bCs/>
                <w:lang w:val="en-GB"/>
              </w:rPr>
            </w:pPr>
            <w:r>
              <w:rPr>
                <w:b/>
                <w:bCs/>
                <w:lang w:val="en-GB"/>
              </w:rPr>
              <w:t>1</w:t>
            </w:r>
          </w:p>
        </w:tc>
      </w:tr>
    </w:tbl>
    <w:p w14:paraId="33CCEEFE" w14:textId="77777777" w:rsidR="00C817BA" w:rsidRDefault="00C817BA" w:rsidP="00311BF8">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57F960DC" w14:textId="77777777" w:rsidR="00C817BA" w:rsidRDefault="00C817BA" w:rsidP="00311BF8">
      <w:pPr>
        <w:pStyle w:val="StyleI"/>
      </w:pPr>
      <w:r>
        <w:t>Fonction : Segment obligatoire servant à indiquer la référence de l’obligation fiscale du redevable.</w:t>
      </w:r>
    </w:p>
    <w:p w14:paraId="1505C8EB" w14:textId="77777777" w:rsidR="00C817BA" w:rsidRDefault="00C817BA" w:rsidP="00311BF8"/>
    <w:p w14:paraId="19F98F8D" w14:textId="77777777" w:rsidR="00C817BA" w:rsidRPr="005F714A" w:rsidRDefault="00C817BA" w:rsidP="00311BF8">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1604E632" w14:textId="77777777" w:rsidR="00C817BA" w:rsidRPr="00EA0E3A" w:rsidRDefault="00C817BA" w:rsidP="002002C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54FFDB10" w14:textId="77777777" w:rsidR="00C817BA" w:rsidRDefault="00C817BA" w:rsidP="002002CF">
      <w:pPr>
        <w:pStyle w:val="StyleCCts"/>
      </w:pPr>
      <w:r w:rsidRPr="00B675DE">
        <w:rPr>
          <w:lang w:val="en-GB"/>
        </w:rPr>
        <w:tab/>
      </w:r>
      <w:r>
        <w:t>1153</w:t>
      </w:r>
      <w:r>
        <w:tab/>
        <w:t>Qlt de la référence</w:t>
      </w:r>
      <w:r>
        <w:tab/>
        <w:t>M</w:t>
      </w:r>
      <w:r>
        <w:tab/>
        <w:t>an..3</w:t>
      </w:r>
      <w:r>
        <w:tab/>
        <w:t>ACD = Numéro complémentaire de</w:t>
      </w:r>
      <w:r>
        <w:tab/>
        <w:t>référence</w:t>
      </w:r>
    </w:p>
    <w:p w14:paraId="7683D8EA" w14:textId="77777777" w:rsidR="00C817BA" w:rsidRDefault="00C817BA" w:rsidP="002002CF">
      <w:pPr>
        <w:pStyle w:val="StyleCCts"/>
      </w:pPr>
      <w:r>
        <w:tab/>
        <w:t>1154</w:t>
      </w:r>
      <w:r>
        <w:tab/>
        <w:t>Numéro de la référence</w:t>
      </w:r>
      <w:r>
        <w:tab/>
        <w:t>R</w:t>
      </w:r>
      <w:r>
        <w:tab/>
        <w:t>an..70</w:t>
      </w:r>
      <w:r>
        <w:tab/>
        <w:t>Référence_Obligation_Fiscale du redevable</w:t>
      </w:r>
    </w:p>
    <w:p w14:paraId="3B257C9F" w14:textId="77777777" w:rsidR="00C817BA" w:rsidRDefault="00C817BA" w:rsidP="002002CF">
      <w:pPr>
        <w:pStyle w:val="StyleCICts"/>
      </w:pPr>
      <w:r>
        <w:tab/>
        <w:t>1156</w:t>
      </w:r>
      <w:r>
        <w:tab/>
        <w:t>Numéro de la ligne</w:t>
      </w:r>
      <w:r>
        <w:tab/>
        <w:t>N</w:t>
      </w:r>
      <w:r>
        <w:tab/>
        <w:t>an..6</w:t>
      </w:r>
    </w:p>
    <w:p w14:paraId="282AC418" w14:textId="77777777" w:rsidR="00C817BA" w:rsidRDefault="00C817BA" w:rsidP="002002CF">
      <w:pPr>
        <w:pStyle w:val="StyleCICts"/>
      </w:pPr>
      <w:r>
        <w:tab/>
        <w:t>4000</w:t>
      </w:r>
      <w:r>
        <w:tab/>
        <w:t>Numéro de version de la référence</w:t>
      </w:r>
      <w:r>
        <w:tab/>
        <w:t>N</w:t>
      </w:r>
      <w:r>
        <w:tab/>
        <w:t>an..35</w:t>
      </w:r>
    </w:p>
    <w:p w14:paraId="0BB18884" w14:textId="77777777" w:rsidR="00C817BA" w:rsidRDefault="00C817BA" w:rsidP="002002CF">
      <w:pPr>
        <w:pStyle w:val="StyleCIfin"/>
      </w:pPr>
      <w:r>
        <w:tab/>
        <w:t>1060</w:t>
      </w:r>
      <w:r>
        <w:tab/>
        <w:t>Numéro de révision</w:t>
      </w:r>
      <w:r>
        <w:tab/>
        <w:t>N</w:t>
      </w:r>
      <w:r>
        <w:tab/>
        <w:t>an..6</w:t>
      </w:r>
    </w:p>
    <w:p w14:paraId="34CEE17B" w14:textId="77777777" w:rsidR="00C817BA" w:rsidRPr="006B7E94" w:rsidRDefault="00C817BA" w:rsidP="00344884">
      <w:pPr>
        <w:pStyle w:val="StyleNT"/>
      </w:pPr>
      <w:r>
        <w:t xml:space="preserve">Notes explicatives : </w:t>
      </w:r>
    </w:p>
    <w:p w14:paraId="7FAD07FE" w14:textId="77777777" w:rsidR="00C817BA" w:rsidRPr="005C0FD9" w:rsidRDefault="00C817BA" w:rsidP="00311BF8"/>
    <w:p w14:paraId="2C189316" w14:textId="77777777" w:rsidR="00C817BA" w:rsidRPr="00405AF6" w:rsidRDefault="00C817BA" w:rsidP="00405AF6">
      <w:pPr>
        <w:pStyle w:val="StyleN"/>
        <w:rPr>
          <w:b/>
          <w:bCs/>
        </w:rPr>
      </w:pPr>
      <w:r w:rsidRPr="00405AF6">
        <w:rPr>
          <w:b/>
          <w:bCs/>
        </w:rPr>
        <w:t xml:space="preserve">Donnée 1154 </w:t>
      </w:r>
    </w:p>
    <w:p w14:paraId="45CF778D" w14:textId="77777777" w:rsidR="00C817BA" w:rsidRPr="00D54B13" w:rsidRDefault="00C817BA" w:rsidP="00F9388D">
      <w:pPr>
        <w:pStyle w:val="StyleN"/>
      </w:pPr>
      <w:r>
        <w:t>Cette donnée contient la ROF (Référence d’Obligation Fiscale) du redevable.</w:t>
      </w:r>
      <w:r w:rsidRPr="005C478D">
        <w:t xml:space="preserve"> </w:t>
      </w:r>
      <w:r>
        <w:t xml:space="preserve">Cette donnée doit être obligatoirement présente. </w:t>
      </w:r>
      <w:r w:rsidRPr="00D54B13">
        <w:t>Elle doit être iden</w:t>
      </w:r>
      <w:r>
        <w:t xml:space="preserve">tique à celle présente dans le </w:t>
      </w:r>
      <w:ins w:id="119" w:author="Timothée MUGUET" w:date="2025-11-28T15:39:00Z" w16du:dateUtc="2025-11-28T14:39:00Z">
        <w:r>
          <w:t>C-IDENTIF.</w:t>
        </w:r>
      </w:ins>
    </w:p>
    <w:p w14:paraId="432A3DC8" w14:textId="77777777" w:rsidR="00C817BA" w:rsidRDefault="00C817BA" w:rsidP="005F495F">
      <w:pPr>
        <w:pStyle w:val="StyleN"/>
      </w:pPr>
    </w:p>
    <w:p w14:paraId="4690E82A" w14:textId="77777777" w:rsidR="00C817BA" w:rsidRPr="00F13436" w:rsidRDefault="00C817BA" w:rsidP="00C34D3E">
      <w:pPr>
        <w:pStyle w:val="StyleN"/>
      </w:pPr>
      <w:r>
        <w:t>Format et longueur donnée 1154 = an..6</w:t>
      </w:r>
    </w:p>
    <w:p w14:paraId="40276A2D" w14:textId="77777777" w:rsidR="00C817BA" w:rsidRDefault="00C817BA" w:rsidP="00C34D3E">
      <w:pPr>
        <w:pStyle w:val="StyleN"/>
      </w:pPr>
      <w:r>
        <w:t>La structure de cette référence se trouve dans le volume géré par la DGFiP (cf : Volume 4 Chapitre 4 section 9).</w:t>
      </w:r>
    </w:p>
    <w:p w14:paraId="43210ECC" w14:textId="77777777" w:rsidR="00C817BA" w:rsidRDefault="00C817BA" w:rsidP="00742954">
      <w:pPr>
        <w:pStyle w:val="StyleOCC"/>
      </w:pPr>
      <w:r>
        <w:br w:type="page"/>
        <w:t>2ème occurrence Groupe 1 : L’EMETTEUR INITIAL</w:t>
      </w:r>
    </w:p>
    <w:p w14:paraId="664188C4" w14:textId="77777777" w:rsidR="00C817BA" w:rsidRDefault="00C817BA" w:rsidP="00EC6D0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rsidRPr="00EC6D0F" w14:paraId="496D7708" w14:textId="77777777">
        <w:tc>
          <w:tcPr>
            <w:tcW w:w="774" w:type="dxa"/>
          </w:tcPr>
          <w:p w14:paraId="7B28AD2D" w14:textId="77777777" w:rsidR="00C817BA" w:rsidRPr="00EC6D0F" w:rsidRDefault="00C817BA" w:rsidP="00EC6D0F">
            <w:pPr>
              <w:rPr>
                <w:b/>
                <w:bCs/>
                <w:lang w:val="nl-NL"/>
              </w:rPr>
            </w:pP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rPr>
              <w:br w:type="page"/>
            </w:r>
            <w:r w:rsidRPr="00EC6D0F">
              <w:rPr>
                <w:b/>
                <w:bCs/>
                <w:lang w:val="nl-NL"/>
              </w:rPr>
              <w:t>G1</w:t>
            </w:r>
          </w:p>
        </w:tc>
        <w:tc>
          <w:tcPr>
            <w:tcW w:w="6030" w:type="dxa"/>
            <w:tcBorders>
              <w:left w:val="nil"/>
            </w:tcBorders>
          </w:tcPr>
          <w:p w14:paraId="62889FB7" w14:textId="77777777" w:rsidR="00C817BA" w:rsidRPr="00EC6D0F" w:rsidRDefault="00C817BA" w:rsidP="00EC6D0F">
            <w:pPr>
              <w:rPr>
                <w:lang w:val="nl-NL"/>
              </w:rPr>
            </w:pPr>
            <w:r w:rsidRPr="00EC6D0F">
              <w:rPr>
                <w:b/>
                <w:bCs/>
                <w:lang w:val="nl-NL"/>
              </w:rPr>
              <w:t>NAD</w:t>
            </w:r>
            <w:r w:rsidRPr="00EC6D0F">
              <w:rPr>
                <w:lang w:val="nl-NL"/>
              </w:rPr>
              <w:t>-RFF</w:t>
            </w:r>
          </w:p>
        </w:tc>
        <w:tc>
          <w:tcPr>
            <w:tcW w:w="851" w:type="dxa"/>
            <w:tcBorders>
              <w:left w:val="nil"/>
            </w:tcBorders>
          </w:tcPr>
          <w:p w14:paraId="2E641FCD" w14:textId="77777777" w:rsidR="00C817BA" w:rsidRPr="00EC6D0F" w:rsidRDefault="00C817BA" w:rsidP="00EC6D0F">
            <w:r>
              <w:t>D</w:t>
            </w:r>
          </w:p>
        </w:tc>
        <w:tc>
          <w:tcPr>
            <w:tcW w:w="1063" w:type="dxa"/>
            <w:tcBorders>
              <w:left w:val="nil"/>
            </w:tcBorders>
          </w:tcPr>
          <w:p w14:paraId="5224B9AA" w14:textId="77777777" w:rsidR="00C817BA" w:rsidRPr="00EC6D0F" w:rsidRDefault="00C817BA" w:rsidP="00EC6D0F">
            <w:r>
              <w:t>5</w:t>
            </w:r>
          </w:p>
        </w:tc>
        <w:tc>
          <w:tcPr>
            <w:tcW w:w="1063" w:type="dxa"/>
            <w:tcBorders>
              <w:left w:val="nil"/>
            </w:tcBorders>
          </w:tcPr>
          <w:p w14:paraId="65F37F74" w14:textId="77777777" w:rsidR="00C817BA" w:rsidRPr="00EC6D0F" w:rsidRDefault="00C817BA" w:rsidP="00EC6D0F">
            <w:pPr>
              <w:rPr>
                <w:b/>
                <w:bCs/>
              </w:rPr>
            </w:pPr>
            <w:r w:rsidRPr="00EC6D0F">
              <w:rPr>
                <w:b/>
                <w:bCs/>
              </w:rPr>
              <w:t>2</w:t>
            </w:r>
          </w:p>
        </w:tc>
      </w:tr>
    </w:tbl>
    <w:p w14:paraId="077C4B58" w14:textId="77777777" w:rsidR="00C817BA" w:rsidRDefault="00C817BA">
      <w:pPr>
        <w:pStyle w:val="StyleTag"/>
      </w:pPr>
      <w:r>
        <w:t>Niv 1</w:t>
      </w:r>
      <w:r>
        <w:tab/>
        <w:t>GROUPE 01</w:t>
      </w:r>
      <w:r>
        <w:tab/>
        <w:t>St : D</w:t>
      </w:r>
      <w:r>
        <w:tab/>
        <w:t>Ré : 5</w:t>
      </w:r>
      <w:r>
        <w:tab/>
        <w:t>Oc : 2</w:t>
      </w:r>
    </w:p>
    <w:p w14:paraId="466335DA" w14:textId="77777777" w:rsidR="00C817BA" w:rsidRDefault="00C817BA">
      <w:pPr>
        <w:pStyle w:val="StyleI"/>
      </w:pPr>
      <w:r>
        <w:t>Fonction : Groupe de segments conditionnel servant à décrire l’émetteur initial et à indiquer, éventuellement, le numéro de référence interne à l’émetteur initial du redevable.</w:t>
      </w:r>
    </w:p>
    <w:p w14:paraId="6715BF97" w14:textId="77777777" w:rsidR="00C817BA" w:rsidRDefault="00C817BA">
      <w:pPr>
        <w:pStyle w:val="StyleTag"/>
      </w:pPr>
      <w:r>
        <w:t>Niv 1</w:t>
      </w:r>
      <w:r>
        <w:tab/>
        <w:t>NAD</w:t>
      </w:r>
      <w:r>
        <w:tab/>
        <w:t>NOM ET ADRESSE</w:t>
      </w:r>
      <w:r>
        <w:tab/>
        <w:t>St : M</w:t>
      </w:r>
      <w:r>
        <w:tab/>
        <w:t>Ré : 1</w:t>
      </w:r>
      <w:r>
        <w:tab/>
        <w:t>Oc : 1</w:t>
      </w:r>
    </w:p>
    <w:p w14:paraId="4863E410" w14:textId="77777777" w:rsidR="00C817BA" w:rsidRDefault="00C817BA">
      <w:pPr>
        <w:pStyle w:val="StyleI"/>
      </w:pPr>
      <w:r>
        <w:t>Fonction : Segment obligatoire servant à identifier l’émetteur initial. Dans ce message, l’identification du l’émetteur initial sera toujours complétée par son nom et adresse en clair.</w:t>
      </w:r>
    </w:p>
    <w:p w14:paraId="3B311C58" w14:textId="77777777" w:rsidR="00C817BA" w:rsidRDefault="00C817BA"/>
    <w:p w14:paraId="66193056" w14:textId="77777777" w:rsidR="00C817BA" w:rsidRPr="00B675DE" w:rsidRDefault="00C817BA">
      <w:pPr>
        <w:pStyle w:val="StyleST"/>
      </w:pPr>
      <w:r w:rsidRPr="00B675DE">
        <w:t>Réf.</w:t>
      </w:r>
      <w:r w:rsidRPr="00B675DE">
        <w:tab/>
        <w:t>Nom</w:t>
      </w:r>
      <w:r w:rsidRPr="00B675DE">
        <w:tab/>
        <w:t>St</w:t>
      </w:r>
      <w:r w:rsidRPr="00B675DE">
        <w:tab/>
        <w:t>Desc.</w:t>
      </w:r>
      <w:r w:rsidRPr="00B675DE">
        <w:tab/>
        <w:t>Observations</w:t>
      </w:r>
    </w:p>
    <w:p w14:paraId="6F60414F" w14:textId="77777777" w:rsidR="00C817BA" w:rsidRPr="00B675DE" w:rsidRDefault="00C817BA" w:rsidP="002002CF">
      <w:pPr>
        <w:pStyle w:val="StyleCdbut"/>
      </w:pPr>
      <w:r w:rsidRPr="00B675DE">
        <w:t>3035</w:t>
      </w:r>
      <w:r w:rsidRPr="00B675DE">
        <w:tab/>
        <w:t>QLT DE L'INTERVENANT</w:t>
      </w:r>
      <w:r w:rsidRPr="00B675DE">
        <w:tab/>
        <w:t>M</w:t>
      </w:r>
      <w:r w:rsidRPr="00B675DE">
        <w:tab/>
        <w:t>an..3</w:t>
      </w:r>
      <w:r w:rsidRPr="00B675DE">
        <w:tab/>
        <w:t>FR = Emetteur initial</w:t>
      </w:r>
    </w:p>
    <w:p w14:paraId="5AB66D62" w14:textId="77777777" w:rsidR="00C817BA" w:rsidRDefault="00C817BA" w:rsidP="002002CF">
      <w:pPr>
        <w:pStyle w:val="StyleCCts"/>
      </w:pPr>
      <w:r>
        <w:t>C082</w:t>
      </w:r>
      <w:r>
        <w:tab/>
        <w:t>INFO. DETAILLEES SUR L'IDENTIF. DE L'INTERV.</w:t>
      </w:r>
      <w:r>
        <w:tab/>
        <w:t>R</w:t>
      </w:r>
      <w:r>
        <w:tab/>
      </w:r>
    </w:p>
    <w:p w14:paraId="238F21D8" w14:textId="77777777" w:rsidR="00C817BA" w:rsidRDefault="00C817BA" w:rsidP="002002CF">
      <w:pPr>
        <w:pStyle w:val="StyleCCts"/>
      </w:pPr>
      <w:r>
        <w:tab/>
        <w:t>3039</w:t>
      </w:r>
      <w:r>
        <w:tab/>
        <w:t>Identification de l'intervenant</w:t>
      </w:r>
      <w:r>
        <w:tab/>
        <w:t>M</w:t>
      </w:r>
      <w:r>
        <w:tab/>
        <w:t>an..35</w:t>
      </w:r>
      <w:r>
        <w:tab/>
        <w:t>Numéro_SIRET_de_Emetteur initial</w:t>
      </w:r>
    </w:p>
    <w:p w14:paraId="45121BC2" w14:textId="77777777" w:rsidR="00C817BA" w:rsidRDefault="00C817BA" w:rsidP="002002CF">
      <w:pPr>
        <w:pStyle w:val="StyleCCts"/>
      </w:pPr>
      <w:r>
        <w:tab/>
        <w:t>1131</w:t>
      </w:r>
      <w:r>
        <w:tab/>
        <w:t>Qlt de la liste des codes</w:t>
      </w:r>
      <w:r>
        <w:tab/>
        <w:t>R</w:t>
      </w:r>
      <w:r>
        <w:tab/>
        <w:t>an..17</w:t>
      </w:r>
      <w:r>
        <w:tab/>
        <w:t>100 = Identification détaillée d'un intervenant</w:t>
      </w:r>
    </w:p>
    <w:p w14:paraId="62BFB578" w14:textId="77777777" w:rsidR="00C817BA" w:rsidRDefault="00C817BA" w:rsidP="002002CF">
      <w:pPr>
        <w:pStyle w:val="StyleCCts"/>
      </w:pPr>
      <w:r>
        <w:tab/>
        <w:t>3055</w:t>
      </w:r>
      <w:r>
        <w:tab/>
        <w:t>Org. responsable de la liste de codes (code)</w:t>
      </w:r>
      <w:r>
        <w:tab/>
        <w:t>R</w:t>
      </w:r>
      <w:r>
        <w:tab/>
        <w:t>an..3</w:t>
      </w:r>
      <w:r>
        <w:tab/>
        <w:t>107 = FR, INSEE Institut National de la Statistique et des Etudes Economiques</w:t>
      </w:r>
    </w:p>
    <w:p w14:paraId="6FA1AE2F" w14:textId="77777777" w:rsidR="00C817BA" w:rsidRDefault="00C817BA" w:rsidP="002002CF">
      <w:pPr>
        <w:pStyle w:val="StyleCICts"/>
      </w:pPr>
      <w:r>
        <w:t>C058</w:t>
      </w:r>
      <w:r>
        <w:tab/>
        <w:t>NOM ET ADRESSE</w:t>
      </w:r>
      <w:r>
        <w:tab/>
        <w:t>N</w:t>
      </w:r>
      <w:r>
        <w:tab/>
      </w:r>
    </w:p>
    <w:p w14:paraId="28A42900" w14:textId="77777777" w:rsidR="00C817BA" w:rsidRDefault="00C817BA" w:rsidP="002002CF">
      <w:pPr>
        <w:pStyle w:val="StyleCICts"/>
      </w:pPr>
      <w:r>
        <w:tab/>
        <w:t>3124</w:t>
      </w:r>
      <w:r>
        <w:tab/>
        <w:t>Ligne du nom et de l'adresse</w:t>
      </w:r>
      <w:r>
        <w:tab/>
        <w:t>M</w:t>
      </w:r>
      <w:r>
        <w:tab/>
        <w:t>an..35</w:t>
      </w:r>
    </w:p>
    <w:p w14:paraId="3CC5BC71" w14:textId="77777777" w:rsidR="00C817BA" w:rsidRDefault="00C817BA" w:rsidP="002002CF">
      <w:pPr>
        <w:pStyle w:val="StyleCICts"/>
      </w:pPr>
      <w:r>
        <w:tab/>
        <w:t>3124</w:t>
      </w:r>
      <w:r>
        <w:tab/>
        <w:t>Ligne du nom et de l'adresse</w:t>
      </w:r>
      <w:r>
        <w:tab/>
        <w:t>N</w:t>
      </w:r>
      <w:r>
        <w:tab/>
        <w:t>an..35</w:t>
      </w:r>
    </w:p>
    <w:p w14:paraId="08DB13EB" w14:textId="77777777" w:rsidR="00C817BA" w:rsidRDefault="00C817BA" w:rsidP="002002CF">
      <w:pPr>
        <w:pStyle w:val="StyleCICts"/>
      </w:pPr>
      <w:r>
        <w:tab/>
        <w:t>3124</w:t>
      </w:r>
      <w:r>
        <w:tab/>
        <w:t>Ligne du nom et de l'adresse</w:t>
      </w:r>
      <w:r>
        <w:tab/>
        <w:t>N</w:t>
      </w:r>
      <w:r>
        <w:tab/>
        <w:t>an..35</w:t>
      </w:r>
    </w:p>
    <w:p w14:paraId="5797E22E" w14:textId="77777777" w:rsidR="00C817BA" w:rsidRDefault="00C817BA" w:rsidP="002002CF">
      <w:pPr>
        <w:pStyle w:val="StyleCICts"/>
      </w:pPr>
      <w:r>
        <w:tab/>
        <w:t>3124</w:t>
      </w:r>
      <w:r>
        <w:tab/>
        <w:t>Ligne du nom et de l'adresse</w:t>
      </w:r>
      <w:r>
        <w:tab/>
        <w:t>N</w:t>
      </w:r>
      <w:r>
        <w:tab/>
        <w:t>an..35</w:t>
      </w:r>
    </w:p>
    <w:p w14:paraId="78CCE74F" w14:textId="77777777" w:rsidR="00C817BA" w:rsidRDefault="00C817BA" w:rsidP="002002CF">
      <w:pPr>
        <w:pStyle w:val="StyleCICts"/>
      </w:pPr>
      <w:r>
        <w:tab/>
        <w:t>3124</w:t>
      </w:r>
      <w:r>
        <w:tab/>
        <w:t>Ligne du nom et de l'adresse</w:t>
      </w:r>
      <w:r>
        <w:tab/>
        <w:t>N</w:t>
      </w:r>
      <w:r>
        <w:tab/>
        <w:t>an..35</w:t>
      </w:r>
    </w:p>
    <w:p w14:paraId="67D2B16A" w14:textId="77777777" w:rsidR="00C817BA" w:rsidRDefault="00C817BA" w:rsidP="002002CF">
      <w:pPr>
        <w:pStyle w:val="StyleCCts"/>
      </w:pPr>
      <w:r>
        <w:t>C080</w:t>
      </w:r>
      <w:r>
        <w:tab/>
        <w:t>NOM DE L'INTERVENANT</w:t>
      </w:r>
      <w:r>
        <w:tab/>
        <w:t>R</w:t>
      </w:r>
      <w:r>
        <w:tab/>
      </w:r>
    </w:p>
    <w:p w14:paraId="18ED291E" w14:textId="77777777" w:rsidR="00C817BA" w:rsidRDefault="00C817BA" w:rsidP="002002CF">
      <w:pPr>
        <w:pStyle w:val="StyleCCts"/>
      </w:pPr>
      <w:r>
        <w:tab/>
        <w:t>3036</w:t>
      </w:r>
      <w:r>
        <w:tab/>
        <w:t>Nom de l'intervenant</w:t>
      </w:r>
      <w:r>
        <w:tab/>
        <w:t>M</w:t>
      </w:r>
      <w:r>
        <w:tab/>
        <w:t>an..35</w:t>
      </w:r>
      <w:r>
        <w:tab/>
      </w:r>
      <w:ins w:id="120" w:author="Timothée MUGUET" w:date="2025-11-28T15:39:00Z" w16du:dateUtc="2025-11-28T14:39:00Z">
        <w:r>
          <w:t>ATD_EDI_TICPE</w:t>
        </w:r>
      </w:ins>
    </w:p>
    <w:p w14:paraId="5D4F362B" w14:textId="77777777" w:rsidR="00C817BA" w:rsidRDefault="00C817BA" w:rsidP="002002CF">
      <w:pPr>
        <w:pStyle w:val="StyleCCts"/>
      </w:pPr>
      <w:r>
        <w:tab/>
      </w:r>
      <w:r>
        <w:tab/>
      </w:r>
      <w:r>
        <w:tab/>
      </w:r>
      <w:r>
        <w:tab/>
      </w:r>
      <w:r>
        <w:tab/>
      </w:r>
      <w:ins w:id="121" w:author="Timothée MUGUET" w:date="2025-11-28T15:40:00Z" w16du:dateUtc="2025-11-28T14:40:00Z">
        <w:r>
          <w:t>ENT_EDI_TICPE</w:t>
        </w:r>
      </w:ins>
    </w:p>
    <w:p w14:paraId="42DDFA65" w14:textId="77777777" w:rsidR="00C817BA" w:rsidRDefault="00C817BA" w:rsidP="002002CF">
      <w:pPr>
        <w:pStyle w:val="StyleCCts"/>
      </w:pPr>
      <w:r>
        <w:tab/>
        <w:t>3036</w:t>
      </w:r>
      <w:r>
        <w:tab/>
        <w:t>Nom de l'intervenant</w:t>
      </w:r>
      <w:r>
        <w:tab/>
        <w:t>R</w:t>
      </w:r>
      <w:r>
        <w:tab/>
        <w:t>an..35</w:t>
      </w:r>
      <w:r>
        <w:tab/>
        <w:t>Désignation</w:t>
      </w:r>
    </w:p>
    <w:p w14:paraId="58DBC84F" w14:textId="77777777" w:rsidR="00C817BA" w:rsidRDefault="00C817BA" w:rsidP="002002CF">
      <w:pPr>
        <w:pStyle w:val="StyleCCts"/>
      </w:pPr>
      <w:r>
        <w:tab/>
        <w:t>3036</w:t>
      </w:r>
      <w:r>
        <w:tab/>
        <w:t>Nom de l'intervenant</w:t>
      </w:r>
      <w:r>
        <w:tab/>
        <w:t>D</w:t>
      </w:r>
      <w:r>
        <w:tab/>
        <w:t xml:space="preserve">an..35 </w:t>
      </w:r>
      <w:r>
        <w:tab/>
        <w:t>Désignation_suite</w:t>
      </w:r>
    </w:p>
    <w:p w14:paraId="02A073D1" w14:textId="77777777" w:rsidR="00C817BA" w:rsidRDefault="00C817BA" w:rsidP="002002CF">
      <w:pPr>
        <w:pStyle w:val="StyleCICts"/>
      </w:pPr>
      <w:r>
        <w:tab/>
        <w:t>3036</w:t>
      </w:r>
      <w:r>
        <w:tab/>
        <w:t>Nom de l'intervenant</w:t>
      </w:r>
      <w:r>
        <w:tab/>
        <w:t>N</w:t>
      </w:r>
      <w:r>
        <w:tab/>
        <w:t>an..35</w:t>
      </w:r>
    </w:p>
    <w:p w14:paraId="6087C8BA" w14:textId="77777777" w:rsidR="00C817BA" w:rsidRDefault="00C817BA" w:rsidP="002002CF">
      <w:pPr>
        <w:pStyle w:val="StyleCICts"/>
      </w:pPr>
      <w:r>
        <w:tab/>
        <w:t>3036</w:t>
      </w:r>
      <w:r>
        <w:tab/>
        <w:t>Nom de l'intervenant</w:t>
      </w:r>
      <w:r>
        <w:tab/>
        <w:t>N</w:t>
      </w:r>
      <w:r>
        <w:tab/>
        <w:t>an..35</w:t>
      </w:r>
    </w:p>
    <w:p w14:paraId="542C836E" w14:textId="77777777" w:rsidR="00C817BA" w:rsidRDefault="00C817BA" w:rsidP="002002CF">
      <w:pPr>
        <w:pStyle w:val="StyleCCts"/>
      </w:pPr>
      <w:r>
        <w:tab/>
        <w:t>3045</w:t>
      </w:r>
      <w:r>
        <w:tab/>
        <w:t>Format du nom de l'intervenant (code)</w:t>
      </w:r>
      <w:r>
        <w:tab/>
        <w:t>R</w:t>
      </w:r>
      <w:r>
        <w:tab/>
        <w:t>an..3</w:t>
      </w:r>
      <w:r>
        <w:tab/>
        <w:t>3= Format du nom de l’émetteur initial</w:t>
      </w:r>
    </w:p>
    <w:p w14:paraId="4ABAE71B" w14:textId="77777777" w:rsidR="00C817BA" w:rsidRDefault="00C817BA" w:rsidP="002002CF">
      <w:pPr>
        <w:pStyle w:val="StyleCCts"/>
      </w:pPr>
      <w:r>
        <w:t>C059</w:t>
      </w:r>
      <w:r>
        <w:tab/>
        <w:t>RUE</w:t>
      </w:r>
      <w:r>
        <w:tab/>
        <w:t>R</w:t>
      </w:r>
      <w:r>
        <w:tab/>
      </w:r>
    </w:p>
    <w:p w14:paraId="7F40CFF8" w14:textId="77777777" w:rsidR="00C817BA" w:rsidRDefault="00C817BA" w:rsidP="002002CF">
      <w:pPr>
        <w:pStyle w:val="StyleCCts"/>
      </w:pPr>
      <w:r>
        <w:tab/>
        <w:t>3042</w:t>
      </w:r>
      <w:r>
        <w:tab/>
        <w:t>Rue et numéro ou boîte postale</w:t>
      </w:r>
      <w:r>
        <w:tab/>
        <w:t>M</w:t>
      </w:r>
      <w:r>
        <w:tab/>
        <w:t>an..35</w:t>
      </w:r>
      <w:r>
        <w:tab/>
        <w:t>Numéro_type_nom_voie</w:t>
      </w:r>
    </w:p>
    <w:p w14:paraId="74776323" w14:textId="77777777" w:rsidR="00C817BA" w:rsidRDefault="00C817BA" w:rsidP="002002CF">
      <w:pPr>
        <w:pStyle w:val="StyleCCts"/>
      </w:pPr>
      <w:r>
        <w:tab/>
        <w:t>3042</w:t>
      </w:r>
      <w:r>
        <w:tab/>
        <w:t>Rue et numéro ou boîte postale</w:t>
      </w:r>
      <w:r>
        <w:tab/>
        <w:t>D</w:t>
      </w:r>
      <w:r>
        <w:tab/>
        <w:t>an..35</w:t>
      </w:r>
      <w:r>
        <w:tab/>
        <w:t>Complément_distribution</w:t>
      </w:r>
    </w:p>
    <w:p w14:paraId="23233445" w14:textId="77777777" w:rsidR="00C817BA" w:rsidRDefault="00C817BA" w:rsidP="002002CF">
      <w:pPr>
        <w:pStyle w:val="StyleCCts"/>
      </w:pPr>
      <w:r>
        <w:tab/>
        <w:t>3042</w:t>
      </w:r>
      <w:r>
        <w:tab/>
        <w:t>Rue et numéro ou boîte postale</w:t>
      </w:r>
      <w:r>
        <w:tab/>
        <w:t>D</w:t>
      </w:r>
      <w:r>
        <w:tab/>
        <w:t>an..35</w:t>
      </w:r>
      <w:r>
        <w:tab/>
        <w:t>Lieu_dit</w:t>
      </w:r>
    </w:p>
    <w:p w14:paraId="18990CF7" w14:textId="77777777" w:rsidR="00C817BA" w:rsidRPr="00BF752F" w:rsidRDefault="00C817BA" w:rsidP="002002CF">
      <w:pPr>
        <w:pStyle w:val="StyleCICts"/>
      </w:pPr>
      <w:r>
        <w:tab/>
      </w:r>
      <w:r w:rsidRPr="00BF752F">
        <w:t>3042</w:t>
      </w:r>
      <w:r w:rsidRPr="00BF752F">
        <w:tab/>
        <w:t>Rue et numéro ou boîte postale</w:t>
      </w:r>
      <w:r w:rsidRPr="00BF752F">
        <w:tab/>
        <w:t>N</w:t>
      </w:r>
      <w:r w:rsidRPr="00BF752F">
        <w:tab/>
        <w:t>an..35</w:t>
      </w:r>
    </w:p>
    <w:p w14:paraId="429327A9" w14:textId="77777777" w:rsidR="00C817BA" w:rsidRDefault="00C817BA"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2265669F" w14:textId="77777777" w:rsidR="00C817BA" w:rsidRDefault="00C817BA" w:rsidP="002002CF">
      <w:pPr>
        <w:pStyle w:val="StyleCICts"/>
      </w:pPr>
      <w:r>
        <w:t>C819</w:t>
      </w:r>
      <w:r>
        <w:tab/>
        <w:t>INFO. DETAILLEES SUR UNE DIV. TERRIT. D'UN PAYS</w:t>
      </w:r>
      <w:r>
        <w:tab/>
        <w:t>N</w:t>
      </w:r>
    </w:p>
    <w:p w14:paraId="271EAEA4" w14:textId="77777777" w:rsidR="00C817BA" w:rsidRDefault="00C817BA" w:rsidP="002002CF">
      <w:pPr>
        <w:pStyle w:val="StyleCIfin"/>
      </w:pPr>
      <w:r>
        <w:tab/>
        <w:t>3229</w:t>
      </w:r>
      <w:r>
        <w:tab/>
        <w:t>Identification de la division territoriale</w:t>
      </w:r>
      <w:r>
        <w:tab/>
        <w:t>N</w:t>
      </w:r>
      <w:r>
        <w:tab/>
        <w:t>an..9</w:t>
      </w:r>
    </w:p>
    <w:p w14:paraId="5F1E8AFD" w14:textId="77777777" w:rsidR="00C817BA" w:rsidRDefault="00C817BA" w:rsidP="008427DD"/>
    <w:p w14:paraId="31C6FBB4" w14:textId="77777777" w:rsidR="00C817BA" w:rsidRPr="00850824" w:rsidRDefault="00C817BA" w:rsidP="008427DD"/>
    <w:p w14:paraId="39B30288" w14:textId="77777777" w:rsidR="00C817BA" w:rsidRDefault="00C817BA" w:rsidP="002002CF">
      <w:pPr>
        <w:pStyle w:val="StyleCIdbut"/>
      </w:pPr>
      <w:r>
        <w:tab/>
        <w:t>1131</w:t>
      </w:r>
      <w:r>
        <w:tab/>
        <w:t>Qlt de la liste des codes</w:t>
      </w:r>
      <w:r>
        <w:tab/>
        <w:t>N</w:t>
      </w:r>
      <w:r>
        <w:tab/>
        <w:t>an..17</w:t>
      </w:r>
    </w:p>
    <w:p w14:paraId="2374E297" w14:textId="77777777" w:rsidR="00C817BA" w:rsidRPr="00BF752F" w:rsidRDefault="00C817BA" w:rsidP="002002CF">
      <w:pPr>
        <w:pStyle w:val="StyleCICts"/>
      </w:pPr>
      <w:r>
        <w:tab/>
      </w:r>
      <w:r w:rsidRPr="00BF752F">
        <w:t>3055</w:t>
      </w:r>
      <w:r w:rsidRPr="00BF752F">
        <w:tab/>
        <w:t>Org. responsable de la liste de codes (code)</w:t>
      </w:r>
      <w:r w:rsidRPr="00BF752F">
        <w:tab/>
        <w:t>N</w:t>
      </w:r>
      <w:r w:rsidRPr="00BF752F">
        <w:tab/>
        <w:t>an..3</w:t>
      </w:r>
    </w:p>
    <w:p w14:paraId="562583C2" w14:textId="77777777" w:rsidR="00C817BA" w:rsidRDefault="00C817BA" w:rsidP="002002CF">
      <w:pPr>
        <w:pStyle w:val="StyleCICts"/>
      </w:pPr>
      <w:r>
        <w:tab/>
        <w:t>3228</w:t>
      </w:r>
      <w:r>
        <w:tab/>
        <w:t>Division territoriale du pays</w:t>
      </w:r>
      <w:r>
        <w:tab/>
        <w:t>N</w:t>
      </w:r>
      <w:r>
        <w:tab/>
        <w:t>an..35</w:t>
      </w:r>
    </w:p>
    <w:p w14:paraId="783C9F8F" w14:textId="77777777" w:rsidR="00C817BA" w:rsidRDefault="00C817BA" w:rsidP="002002CF">
      <w:pPr>
        <w:pStyle w:val="StyleCCts"/>
      </w:pPr>
      <w:r>
        <w:t>3251</w:t>
      </w:r>
      <w:r>
        <w:tab/>
        <w:t>CODE POSTAL</w:t>
      </w:r>
      <w:r>
        <w:tab/>
        <w:t>R</w:t>
      </w:r>
      <w:r>
        <w:tab/>
        <w:t>an..17</w:t>
      </w:r>
      <w:r>
        <w:tab/>
        <w:t>Code_postal</w:t>
      </w:r>
    </w:p>
    <w:p w14:paraId="48C23B57" w14:textId="77777777" w:rsidR="00C817BA" w:rsidRPr="00465279" w:rsidRDefault="00C817BA" w:rsidP="002002CF">
      <w:pPr>
        <w:pStyle w:val="StyleCFin"/>
      </w:pPr>
      <w:r w:rsidRPr="00465279">
        <w:t>3207</w:t>
      </w:r>
      <w:r w:rsidRPr="00465279">
        <w:tab/>
        <w:t>P</w:t>
      </w:r>
      <w:r>
        <w:t>AYS (CODE)</w:t>
      </w:r>
      <w:r>
        <w:tab/>
        <w:t>D</w:t>
      </w:r>
      <w:r>
        <w:tab/>
        <w:t>an..3</w:t>
      </w:r>
      <w:r>
        <w:tab/>
        <w:t>Code_pays</w:t>
      </w:r>
    </w:p>
    <w:p w14:paraId="5E6B6553" w14:textId="77777777" w:rsidR="00C817BA" w:rsidRPr="00EC6D0F" w:rsidRDefault="00C817BA" w:rsidP="00344884">
      <w:pPr>
        <w:pStyle w:val="StyleNT"/>
      </w:pPr>
      <w:r>
        <w:t xml:space="preserve">Notes explicatives : </w:t>
      </w:r>
      <w:r w:rsidRPr="00EC6D0F">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EC6D0F">
          <w:t xml:space="preserve">la </w:t>
        </w:r>
        <w:r>
          <w:t>DGFiP</w:t>
        </w:r>
        <w:r w:rsidRPr="00EC6D0F">
          <w:t>. Il</w:t>
        </w:r>
      </w:smartTag>
      <w:r w:rsidRPr="00EC6D0F">
        <w:t xml:space="preserve"> faut s’assurer de la compatibilité des informations en fonction du destinataire.</w:t>
      </w:r>
    </w:p>
    <w:p w14:paraId="591B107F" w14:textId="77777777" w:rsidR="00C817BA" w:rsidRDefault="00C817BA">
      <w:pPr>
        <w:pStyle w:val="StyleN"/>
      </w:pPr>
    </w:p>
    <w:p w14:paraId="7E54AED3" w14:textId="77777777" w:rsidR="00C817BA" w:rsidRPr="00416D65" w:rsidRDefault="00C817BA">
      <w:pPr>
        <w:pStyle w:val="StyleN"/>
        <w:rPr>
          <w:b/>
        </w:rPr>
      </w:pPr>
      <w:r w:rsidRPr="00416D65">
        <w:rPr>
          <w:b/>
        </w:rPr>
        <w:t>Segment obligatoire.</w:t>
      </w:r>
    </w:p>
    <w:p w14:paraId="11C3DAED" w14:textId="77777777" w:rsidR="00C817BA" w:rsidRPr="00C82177" w:rsidRDefault="00C817BA" w:rsidP="00C34D3E"/>
    <w:p w14:paraId="21B27CC2" w14:textId="77777777" w:rsidR="00C817BA" w:rsidRPr="00EC6D0F" w:rsidRDefault="00C817BA">
      <w:pPr>
        <w:pStyle w:val="StyleN"/>
        <w:rPr>
          <w:b/>
          <w:bCs/>
        </w:rPr>
      </w:pPr>
      <w:r w:rsidRPr="00EC6D0F">
        <w:rPr>
          <w:b/>
          <w:bCs/>
        </w:rPr>
        <w:t>Donnée C082</w:t>
      </w:r>
    </w:p>
    <w:p w14:paraId="5768DCF7" w14:textId="77777777" w:rsidR="00C817BA" w:rsidRDefault="00C817BA" w:rsidP="00EC6D0F">
      <w:pPr>
        <w:pStyle w:val="StyleN"/>
      </w:pPr>
      <w:r>
        <w:t xml:space="preserve">format et longueur donnée 3039 = an14 </w:t>
      </w:r>
      <w:r>
        <w:tab/>
      </w:r>
    </w:p>
    <w:p w14:paraId="6CF1DC4D" w14:textId="77777777" w:rsidR="00C817BA" w:rsidRDefault="00C817BA" w:rsidP="00E62DE5">
      <w:pPr>
        <w:pStyle w:val="StyleN"/>
      </w:pPr>
    </w:p>
    <w:p w14:paraId="159D5762" w14:textId="77777777" w:rsidR="00C817BA" w:rsidRPr="00A34717" w:rsidRDefault="00C817BA" w:rsidP="00E62DE5">
      <w:pPr>
        <w:pStyle w:val="StyleN"/>
        <w:rPr>
          <w:b/>
          <w:bCs/>
        </w:rPr>
      </w:pPr>
      <w:r w:rsidRPr="00A34717">
        <w:rPr>
          <w:b/>
          <w:bCs/>
        </w:rPr>
        <w:t>Donnée C080</w:t>
      </w:r>
    </w:p>
    <w:p w14:paraId="502E032C" w14:textId="77777777" w:rsidR="00C817BA" w:rsidRDefault="00C817BA" w:rsidP="00E62DE5">
      <w:pPr>
        <w:pStyle w:val="StyleN"/>
      </w:pPr>
      <w:r>
        <w:t>1ère occurrence de la donnée 3036 ;</w:t>
      </w:r>
    </w:p>
    <w:p w14:paraId="103C8E26" w14:textId="77777777" w:rsidR="00C817BA" w:rsidRDefault="00C817BA" w:rsidP="00E62DE5">
      <w:pPr>
        <w:pStyle w:val="StyleN"/>
      </w:pPr>
      <w:r>
        <w:t xml:space="preserve">Lorsqu’il s’agit d’un tiers déclarant autre qu’un cabinet comptable : </w:t>
      </w:r>
      <w:ins w:id="122" w:author="Timothée MUGUET" w:date="2025-11-28T15:40:00Z" w16du:dateUtc="2025-11-28T14:40:00Z">
        <w:r>
          <w:t>ATD_EDI_TICPE</w:t>
        </w:r>
      </w:ins>
    </w:p>
    <w:p w14:paraId="7E25EF23" w14:textId="77777777" w:rsidR="00C817BA" w:rsidRPr="001F4BC9" w:rsidRDefault="00C817BA" w:rsidP="002002CF">
      <w:pPr>
        <w:pStyle w:val="StyleN"/>
      </w:pPr>
      <w:r>
        <w:t xml:space="preserve">Lorsqu’il s’agit d’une entreprise : </w:t>
      </w:r>
      <w:ins w:id="123" w:author="Timothée MUGUET" w:date="2025-11-28T15:40:00Z" w16du:dateUtc="2025-11-28T14:40:00Z">
        <w:r>
          <w:t>ENT_EDI_TICPE</w:t>
        </w:r>
      </w:ins>
    </w:p>
    <w:p w14:paraId="10541FC8" w14:textId="77777777" w:rsidR="00C817BA" w:rsidRPr="00F014F4" w:rsidRDefault="00C817BA" w:rsidP="00F014F4">
      <w:pPr>
        <w:pStyle w:val="StyleN"/>
      </w:pPr>
    </w:p>
    <w:p w14:paraId="0653FE1F" w14:textId="77777777" w:rsidR="00C817BA" w:rsidRPr="00EC6D0F" w:rsidRDefault="00C817BA">
      <w:pPr>
        <w:pStyle w:val="StyleN"/>
        <w:rPr>
          <w:b/>
          <w:bCs/>
        </w:rPr>
      </w:pPr>
      <w:r w:rsidRPr="00EC6D0F">
        <w:rPr>
          <w:b/>
          <w:bCs/>
        </w:rPr>
        <w:t>Donnée C059</w:t>
      </w:r>
    </w:p>
    <w:p w14:paraId="5F48A328" w14:textId="77777777" w:rsidR="00C817BA" w:rsidRDefault="00C817BA">
      <w:pPr>
        <w:pStyle w:val="StyleN"/>
      </w:pPr>
      <w:r>
        <w:t>3 occurrences de la donnée 3042 (Rue)</w:t>
      </w:r>
    </w:p>
    <w:p w14:paraId="00A822B5" w14:textId="77777777" w:rsidR="00C817BA" w:rsidRDefault="00C817BA">
      <w:pPr>
        <w:pStyle w:val="StyleN"/>
      </w:pPr>
      <w:r>
        <w:t xml:space="preserve">La 1ère : N° voie (4c) + (B ou T ou Q ou </w:t>
      </w:r>
      <w:r>
        <w:fldChar w:fldCharType="begin"/>
      </w:r>
      <w:r>
        <w:instrText>SYMBOL 68 \f "Symbol" \s 10</w:instrText>
      </w:r>
      <w:r>
        <w:fldChar w:fldCharType="separate"/>
      </w:r>
      <w:r w:rsidRPr="00EC6D0F">
        <w:t>D</w:t>
      </w:r>
      <w:r>
        <w:fldChar w:fldCharType="end"/>
      </w:r>
      <w:r>
        <w:t xml:space="preserve"> ("blanc")) (1c) + type et nom voie (30c)</w:t>
      </w:r>
    </w:p>
    <w:p w14:paraId="4D481FD1" w14:textId="77777777" w:rsidR="00C817BA" w:rsidRDefault="00C817BA">
      <w:pPr>
        <w:pStyle w:val="StyleN"/>
      </w:pPr>
      <w:r>
        <w:t xml:space="preserve">La 2nde : Complément distribution </w:t>
      </w:r>
    </w:p>
    <w:p w14:paraId="62F97941" w14:textId="77777777" w:rsidR="00C817BA" w:rsidRDefault="00C817BA">
      <w:pPr>
        <w:pStyle w:val="StyleN"/>
      </w:pPr>
      <w:r>
        <w:t xml:space="preserve">La 3ème : Lieu-dit, hameau </w:t>
      </w:r>
    </w:p>
    <w:p w14:paraId="17ADA03C" w14:textId="77777777" w:rsidR="00C817BA" w:rsidRDefault="00C817BA">
      <w:pPr>
        <w:pStyle w:val="StyleN"/>
      </w:pPr>
    </w:p>
    <w:p w14:paraId="7AE8EDAB" w14:textId="77777777" w:rsidR="00C817BA" w:rsidRDefault="00C817BA">
      <w:pPr>
        <w:pStyle w:val="StyleN"/>
      </w:pPr>
      <w:r>
        <w:t>NB : Si l'adresse ne comporte pas de numéro et nom voie, la valeur "0000" sera portée dans la zone "N° voie", soit dans les 4 premières positions dans la 1</w:t>
      </w:r>
      <w:r w:rsidRPr="00EC6D0F">
        <w:t>ère</w:t>
      </w:r>
      <w:r>
        <w:t xml:space="preserve"> occurrence de 3042.  </w:t>
      </w:r>
    </w:p>
    <w:p w14:paraId="54F2AB16" w14:textId="77777777" w:rsidR="00C817BA" w:rsidRDefault="00C817BA">
      <w:pPr>
        <w:pStyle w:val="StyleN"/>
      </w:pPr>
      <w:r>
        <w:t>Ainsi la 1</w:t>
      </w:r>
      <w:r w:rsidRPr="00EC6D0F">
        <w:t>ère</w:t>
      </w:r>
      <w:r>
        <w:t xml:space="preserve"> occurrence de 3042 (obligatoire) est servie et les contrôles formels ne généreront pas de rejet.</w:t>
      </w:r>
    </w:p>
    <w:p w14:paraId="7C9A4F78" w14:textId="77777777" w:rsidR="00C817BA" w:rsidRDefault="00C817BA" w:rsidP="002002CF"/>
    <w:p w14:paraId="46E79EB0" w14:textId="77777777" w:rsidR="00C817BA" w:rsidRPr="0075265D" w:rsidRDefault="00C817BA" w:rsidP="002002CF">
      <w:pPr>
        <w:pStyle w:val="StyleN"/>
        <w:rPr>
          <w:b/>
          <w:bCs/>
        </w:rPr>
      </w:pPr>
      <w:r>
        <w:rPr>
          <w:b/>
          <w:bCs/>
        </w:rPr>
        <w:t>Donnée 3207</w:t>
      </w:r>
    </w:p>
    <w:p w14:paraId="3EBF9596" w14:textId="77777777" w:rsidR="00C817BA" w:rsidRDefault="00C817BA" w:rsidP="00F014F4">
      <w:pPr>
        <w:pStyle w:val="StyleN"/>
      </w:pPr>
      <w:r>
        <w:t>Le code pays ISO 3166 (2 c), à renseigner si différent de FR (France). Voir liste des codes pays dans volume 3Z commun à toutes les téléprocédures.</w:t>
      </w:r>
    </w:p>
    <w:p w14:paraId="56DA788D" w14:textId="77777777" w:rsidR="00C817BA" w:rsidRPr="00DB03FB" w:rsidRDefault="00C817BA" w:rsidP="002002CF"/>
    <w:p w14:paraId="164FA9FE" w14:textId="77777777" w:rsidR="00C817BA" w:rsidRDefault="00C817BA"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rsidRPr="00AB6727" w14:paraId="23BFE7DB" w14:textId="77777777">
        <w:tc>
          <w:tcPr>
            <w:tcW w:w="774" w:type="dxa"/>
          </w:tcPr>
          <w:p w14:paraId="093936EA" w14:textId="77777777" w:rsidR="00C817BA" w:rsidRPr="00AB6727" w:rsidRDefault="00C817BA" w:rsidP="00AB6727">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AB6727">
              <w:rPr>
                <w:b/>
                <w:bCs/>
                <w:lang w:val="nl-NL"/>
              </w:rPr>
              <w:t>G1</w:t>
            </w:r>
          </w:p>
        </w:tc>
        <w:tc>
          <w:tcPr>
            <w:tcW w:w="6030" w:type="dxa"/>
            <w:tcBorders>
              <w:left w:val="nil"/>
            </w:tcBorders>
          </w:tcPr>
          <w:p w14:paraId="72FC66FA" w14:textId="77777777" w:rsidR="00C817BA" w:rsidRPr="00AB6727" w:rsidRDefault="00C817BA" w:rsidP="00AB6727">
            <w:pPr>
              <w:rPr>
                <w:b/>
                <w:bCs/>
                <w:lang w:val="nl-NL"/>
              </w:rPr>
            </w:pPr>
            <w:r w:rsidRPr="00AB6727">
              <w:rPr>
                <w:lang w:val="nl-NL"/>
              </w:rPr>
              <w:t>NAD-</w:t>
            </w:r>
            <w:r w:rsidRPr="00AB6727">
              <w:rPr>
                <w:b/>
                <w:bCs/>
                <w:lang w:val="nl-NL"/>
              </w:rPr>
              <w:t>RFF</w:t>
            </w:r>
          </w:p>
        </w:tc>
        <w:tc>
          <w:tcPr>
            <w:tcW w:w="851" w:type="dxa"/>
            <w:tcBorders>
              <w:left w:val="nil"/>
            </w:tcBorders>
          </w:tcPr>
          <w:p w14:paraId="580778F5" w14:textId="77777777" w:rsidR="00C817BA" w:rsidRPr="00AB6727" w:rsidRDefault="00C817BA" w:rsidP="00AB6727">
            <w:pPr>
              <w:rPr>
                <w:lang w:val="en-GB"/>
              </w:rPr>
            </w:pPr>
            <w:r>
              <w:rPr>
                <w:lang w:val="en-GB"/>
              </w:rPr>
              <w:t>R</w:t>
            </w:r>
          </w:p>
        </w:tc>
        <w:tc>
          <w:tcPr>
            <w:tcW w:w="1063" w:type="dxa"/>
            <w:tcBorders>
              <w:left w:val="nil"/>
            </w:tcBorders>
          </w:tcPr>
          <w:p w14:paraId="31B83DD3" w14:textId="77777777" w:rsidR="00C817BA" w:rsidRPr="00AB6727" w:rsidRDefault="00C817BA" w:rsidP="00AB6727">
            <w:pPr>
              <w:rPr>
                <w:lang w:val="en-GB"/>
              </w:rPr>
            </w:pPr>
            <w:r>
              <w:rPr>
                <w:lang w:val="en-GB"/>
              </w:rPr>
              <w:t>5</w:t>
            </w:r>
          </w:p>
        </w:tc>
        <w:tc>
          <w:tcPr>
            <w:tcW w:w="1063" w:type="dxa"/>
            <w:tcBorders>
              <w:left w:val="nil"/>
            </w:tcBorders>
          </w:tcPr>
          <w:p w14:paraId="042893EF" w14:textId="77777777" w:rsidR="00C817BA" w:rsidRPr="00AB6727" w:rsidRDefault="00C817BA" w:rsidP="00AB6727">
            <w:pPr>
              <w:rPr>
                <w:b/>
                <w:bCs/>
                <w:lang w:val="en-GB"/>
              </w:rPr>
            </w:pPr>
            <w:r w:rsidRPr="00AB6727">
              <w:rPr>
                <w:b/>
                <w:bCs/>
                <w:lang w:val="en-GB"/>
              </w:rPr>
              <w:t>2</w:t>
            </w:r>
          </w:p>
        </w:tc>
      </w:tr>
    </w:tbl>
    <w:p w14:paraId="142E8099" w14:textId="77777777" w:rsidR="00C817BA" w:rsidRDefault="00C817B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7081E5C" w14:textId="77777777" w:rsidR="00C817BA" w:rsidRDefault="00C817BA">
      <w:pPr>
        <w:pStyle w:val="StyleI"/>
      </w:pPr>
      <w:r>
        <w:t>Fonction : Segment conditionnel pour indiquer le numéro de référence interne du dossier pour l’émetteur initial.</w:t>
      </w:r>
    </w:p>
    <w:p w14:paraId="6D8192C6" w14:textId="77777777" w:rsidR="00C817BA" w:rsidRDefault="00C817BA"/>
    <w:p w14:paraId="1EE8B097" w14:textId="77777777" w:rsidR="00C817BA" w:rsidRDefault="00C817B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FCB51AB" w14:textId="77777777" w:rsidR="00C817BA" w:rsidRDefault="00C817BA" w:rsidP="002002CF">
      <w:pPr>
        <w:pStyle w:val="StyleCdbut"/>
        <w:rPr>
          <w:lang w:val="en-GB"/>
        </w:rPr>
      </w:pPr>
      <w:r>
        <w:rPr>
          <w:lang w:val="en-GB"/>
        </w:rPr>
        <w:t>C506</w:t>
      </w:r>
      <w:r>
        <w:rPr>
          <w:lang w:val="en-GB"/>
        </w:rPr>
        <w:tab/>
        <w:t>REFERENCE</w:t>
      </w:r>
      <w:r>
        <w:rPr>
          <w:lang w:val="en-GB"/>
        </w:rPr>
        <w:tab/>
        <w:t>M</w:t>
      </w:r>
      <w:r>
        <w:rPr>
          <w:lang w:val="en-GB"/>
        </w:rPr>
        <w:tab/>
      </w:r>
    </w:p>
    <w:p w14:paraId="1608EB89" w14:textId="77777777" w:rsidR="00C817BA" w:rsidRDefault="00C817BA" w:rsidP="002002CF">
      <w:pPr>
        <w:pStyle w:val="StyleCCts"/>
      </w:pPr>
      <w:r w:rsidRPr="00B675DE">
        <w:rPr>
          <w:lang w:val="en-GB"/>
        </w:rPr>
        <w:tab/>
      </w:r>
      <w:r>
        <w:t>1153</w:t>
      </w:r>
      <w:r>
        <w:tab/>
        <w:t>Qlt de la référence</w:t>
      </w:r>
      <w:r>
        <w:tab/>
        <w:t>M</w:t>
      </w:r>
      <w:r>
        <w:tab/>
        <w:t>an..3</w:t>
      </w:r>
      <w:r>
        <w:tab/>
        <w:t>ACD = Numéro complémentaire de référence</w:t>
      </w:r>
    </w:p>
    <w:p w14:paraId="6F409526" w14:textId="77777777" w:rsidR="00C817BA" w:rsidRDefault="00C817BA" w:rsidP="002002CF">
      <w:pPr>
        <w:pStyle w:val="StyleCCts"/>
      </w:pPr>
      <w:r>
        <w:tab/>
        <w:t>1154</w:t>
      </w:r>
      <w:r>
        <w:tab/>
        <w:t>Numéro de la référence</w:t>
      </w:r>
      <w:r>
        <w:tab/>
        <w:t>R</w:t>
      </w:r>
      <w:r>
        <w:tab/>
        <w:t>an..70</w:t>
      </w:r>
      <w:r>
        <w:tab/>
        <w:t>Numéro_référence_interne</w:t>
      </w:r>
    </w:p>
    <w:p w14:paraId="1BA6BD5B" w14:textId="77777777" w:rsidR="00C817BA" w:rsidRDefault="00C817BA" w:rsidP="002002CF">
      <w:pPr>
        <w:pStyle w:val="StyleCICts"/>
      </w:pPr>
      <w:r>
        <w:tab/>
        <w:t>1156</w:t>
      </w:r>
      <w:r>
        <w:tab/>
        <w:t>Numéro de la ligne</w:t>
      </w:r>
      <w:r>
        <w:tab/>
        <w:t>N</w:t>
      </w:r>
      <w:r>
        <w:tab/>
        <w:t>an..6</w:t>
      </w:r>
    </w:p>
    <w:p w14:paraId="66BB0AEC" w14:textId="77777777" w:rsidR="00C817BA" w:rsidRDefault="00C817BA" w:rsidP="002002CF">
      <w:pPr>
        <w:pStyle w:val="StyleCICts"/>
      </w:pPr>
      <w:r>
        <w:tab/>
        <w:t>4000</w:t>
      </w:r>
      <w:r>
        <w:tab/>
        <w:t>Numéro de version de la référence</w:t>
      </w:r>
      <w:r>
        <w:tab/>
        <w:t>N</w:t>
      </w:r>
      <w:r>
        <w:tab/>
        <w:t>an..35</w:t>
      </w:r>
    </w:p>
    <w:p w14:paraId="309EE8C9" w14:textId="77777777" w:rsidR="00C817BA" w:rsidRDefault="00C817BA" w:rsidP="002002CF">
      <w:pPr>
        <w:pStyle w:val="StyleCIfin"/>
      </w:pPr>
      <w:r>
        <w:tab/>
        <w:t>1060</w:t>
      </w:r>
      <w:r>
        <w:tab/>
        <w:t>Numéro de révision</w:t>
      </w:r>
      <w:r>
        <w:tab/>
        <w:t>N</w:t>
      </w:r>
      <w:r>
        <w:tab/>
        <w:t>an..6</w:t>
      </w:r>
    </w:p>
    <w:p w14:paraId="5B5533D2" w14:textId="77777777" w:rsidR="00C817BA" w:rsidRDefault="00C817BA" w:rsidP="00806A06">
      <w:pPr>
        <w:pStyle w:val="StyleNT"/>
      </w:pPr>
      <w:r>
        <w:t>Note explicative :</w:t>
      </w:r>
    </w:p>
    <w:p w14:paraId="6EB1E018" w14:textId="77777777" w:rsidR="00C817BA" w:rsidRDefault="00C817BA">
      <w:pPr>
        <w:pStyle w:val="StyleN"/>
      </w:pPr>
    </w:p>
    <w:p w14:paraId="38EEECA2" w14:textId="77777777" w:rsidR="00C817BA" w:rsidRDefault="00C817BA">
      <w:pPr>
        <w:pStyle w:val="StyleN"/>
      </w:pPr>
      <w:r>
        <w:t>Segment préconisé, quelle que soit la catégorie fiscale du redevable.</w:t>
      </w:r>
    </w:p>
    <w:p w14:paraId="40F8DCB1" w14:textId="77777777" w:rsidR="00C817BA" w:rsidRDefault="00C817BA" w:rsidP="00742954">
      <w:pPr>
        <w:pStyle w:val="StyleOCC"/>
      </w:pPr>
      <w:r>
        <w:br w:type="page"/>
        <w:t>3è</w:t>
      </w:r>
      <w:r w:rsidRPr="005B3D72">
        <w:t xml:space="preserve">me occurrence Groupe 1 : </w:t>
      </w:r>
      <w:r>
        <w:t>LE DONNEUR D’ORDRE</w:t>
      </w:r>
      <w:r w:rsidRPr="005B3D72">
        <w:t xml:space="preserve"> (LE PARTENAIRE EDI MANDATE)</w:t>
      </w:r>
    </w:p>
    <w:p w14:paraId="263743F9" w14:textId="77777777" w:rsidR="00C817BA" w:rsidRDefault="00C817B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14:paraId="2BF4E6ED" w14:textId="77777777">
        <w:tc>
          <w:tcPr>
            <w:tcW w:w="774" w:type="dxa"/>
          </w:tcPr>
          <w:p w14:paraId="313780D9" w14:textId="77777777" w:rsidR="00C817BA" w:rsidRPr="003B17C4" w:rsidRDefault="00C817BA" w:rsidP="003B17C4">
            <w:pPr>
              <w:rPr>
                <w:b/>
                <w:bCs/>
                <w:lang w:val="nl-NL"/>
              </w:rPr>
            </w:pPr>
            <w:r w:rsidRPr="003B17C4">
              <w:br w:type="page"/>
            </w:r>
            <w:r w:rsidRPr="003B17C4">
              <w:br w:type="page"/>
            </w:r>
            <w:r w:rsidRPr="003B17C4">
              <w:br w:type="page"/>
            </w:r>
            <w:r w:rsidRPr="003B17C4">
              <w:br w:type="page"/>
            </w:r>
            <w:r w:rsidRPr="003B17C4">
              <w:br w:type="page"/>
            </w:r>
            <w:r w:rsidRPr="003B17C4">
              <w:br w:type="page"/>
            </w:r>
            <w:r w:rsidRPr="003B17C4">
              <w:rPr>
                <w:b/>
                <w:bCs/>
                <w:lang w:val="nl-NL"/>
              </w:rPr>
              <w:t>G1</w:t>
            </w:r>
          </w:p>
        </w:tc>
        <w:tc>
          <w:tcPr>
            <w:tcW w:w="6030" w:type="dxa"/>
            <w:tcBorders>
              <w:left w:val="nil"/>
            </w:tcBorders>
          </w:tcPr>
          <w:p w14:paraId="3956D30F" w14:textId="77777777" w:rsidR="00C817BA" w:rsidRDefault="00C817BA" w:rsidP="003B17C4">
            <w:pPr>
              <w:rPr>
                <w:lang w:val="nl-NL"/>
              </w:rPr>
            </w:pPr>
            <w:r w:rsidRPr="003B17C4">
              <w:rPr>
                <w:b/>
                <w:bCs/>
                <w:lang w:val="nl-NL"/>
              </w:rPr>
              <w:t>NAD</w:t>
            </w:r>
            <w:r w:rsidRPr="003B17C4">
              <w:t>-RFF</w:t>
            </w:r>
          </w:p>
        </w:tc>
        <w:tc>
          <w:tcPr>
            <w:tcW w:w="851" w:type="dxa"/>
            <w:tcBorders>
              <w:left w:val="nil"/>
            </w:tcBorders>
          </w:tcPr>
          <w:p w14:paraId="52EBB233" w14:textId="77777777" w:rsidR="00C817BA" w:rsidRDefault="00C817BA" w:rsidP="003B17C4">
            <w:r>
              <w:t>D</w:t>
            </w:r>
          </w:p>
        </w:tc>
        <w:tc>
          <w:tcPr>
            <w:tcW w:w="1063" w:type="dxa"/>
            <w:tcBorders>
              <w:left w:val="nil"/>
            </w:tcBorders>
          </w:tcPr>
          <w:p w14:paraId="372040DE" w14:textId="77777777" w:rsidR="00C817BA" w:rsidRDefault="00C817BA" w:rsidP="003B17C4">
            <w:r>
              <w:t>5</w:t>
            </w:r>
          </w:p>
        </w:tc>
        <w:tc>
          <w:tcPr>
            <w:tcW w:w="1063" w:type="dxa"/>
            <w:tcBorders>
              <w:left w:val="nil"/>
            </w:tcBorders>
          </w:tcPr>
          <w:p w14:paraId="6B656587" w14:textId="77777777" w:rsidR="00C817BA" w:rsidRPr="003B17C4" w:rsidRDefault="00C817BA" w:rsidP="003B17C4">
            <w:pPr>
              <w:rPr>
                <w:b/>
                <w:bCs/>
              </w:rPr>
            </w:pPr>
            <w:r w:rsidRPr="003B17C4">
              <w:rPr>
                <w:b/>
                <w:bCs/>
              </w:rPr>
              <w:t>3</w:t>
            </w:r>
          </w:p>
        </w:tc>
      </w:tr>
    </w:tbl>
    <w:p w14:paraId="6D4BE7BD" w14:textId="77777777" w:rsidR="00C817BA" w:rsidRDefault="00C817BA">
      <w:pPr>
        <w:pStyle w:val="StyleTag"/>
      </w:pPr>
      <w:r>
        <w:t>Niv 1</w:t>
      </w:r>
      <w:r>
        <w:tab/>
        <w:t>GROUPE 01</w:t>
      </w:r>
      <w:r>
        <w:tab/>
        <w:t>St : D</w:t>
      </w:r>
      <w:r>
        <w:tab/>
        <w:t>Ré : 5</w:t>
      </w:r>
      <w:r>
        <w:tab/>
        <w:t>Oc : 3</w:t>
      </w:r>
    </w:p>
    <w:p w14:paraId="14062F1B" w14:textId="77777777" w:rsidR="00C817BA" w:rsidRDefault="00C817BA">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4C49D295" w14:textId="77777777" w:rsidR="00C817BA" w:rsidRDefault="00C817BA">
      <w:pPr>
        <w:pStyle w:val="StyleTag"/>
      </w:pPr>
      <w:r>
        <w:t>Niv 1</w:t>
      </w:r>
      <w:r>
        <w:tab/>
        <w:t>NAD</w:t>
      </w:r>
      <w:r>
        <w:tab/>
        <w:t>NOM ET ADRESSE</w:t>
      </w:r>
      <w:r>
        <w:tab/>
        <w:t>St : M</w:t>
      </w:r>
      <w:r>
        <w:tab/>
        <w:t>Ré : 1</w:t>
      </w:r>
      <w:r>
        <w:tab/>
        <w:t>Oc : 1</w:t>
      </w:r>
    </w:p>
    <w:p w14:paraId="47208BAD" w14:textId="77777777" w:rsidR="00C817BA" w:rsidRDefault="00C817BA">
      <w:pPr>
        <w:pStyle w:val="StyleI"/>
      </w:pPr>
      <w:r>
        <w:t>Fonction : Fonction : Segment obligatoire servant à identifier le donneur d'ordre partenaire EDI mandaté. Dans ce message, le donneur d'ordre sera toujours identifié par son numéro, son nom et son adresse en clair.</w:t>
      </w:r>
    </w:p>
    <w:p w14:paraId="469B34C1" w14:textId="77777777" w:rsidR="00C817BA" w:rsidRDefault="00C817BA"/>
    <w:p w14:paraId="4B439FD6" w14:textId="77777777" w:rsidR="00C817BA" w:rsidRDefault="00C817BA">
      <w:pPr>
        <w:pStyle w:val="StyleST"/>
      </w:pPr>
      <w:r>
        <w:t>Réf.</w:t>
      </w:r>
      <w:r>
        <w:tab/>
        <w:t>Nom</w:t>
      </w:r>
      <w:r>
        <w:tab/>
        <w:t>St</w:t>
      </w:r>
      <w:r>
        <w:tab/>
        <w:t>Desc.</w:t>
      </w:r>
      <w:r>
        <w:tab/>
        <w:t>Observations</w:t>
      </w:r>
    </w:p>
    <w:p w14:paraId="7C57B8C5" w14:textId="77777777" w:rsidR="00C817BA" w:rsidRDefault="00C817BA" w:rsidP="002002CF">
      <w:pPr>
        <w:pStyle w:val="StyleCdbut"/>
      </w:pPr>
      <w:r>
        <w:t>3035</w:t>
      </w:r>
      <w:r>
        <w:tab/>
        <w:t>QLT DE L'INTERVENANT</w:t>
      </w:r>
      <w:r>
        <w:tab/>
        <w:t>M</w:t>
      </w:r>
      <w:r>
        <w:tab/>
        <w:t>an..3</w:t>
      </w:r>
      <w:r>
        <w:tab/>
        <w:t>PO = Intervenant donneur d'ordre</w:t>
      </w:r>
    </w:p>
    <w:p w14:paraId="4C584A36" w14:textId="77777777" w:rsidR="00C817BA" w:rsidRDefault="00C817BA" w:rsidP="002002CF">
      <w:pPr>
        <w:pStyle w:val="StyleCCts"/>
      </w:pPr>
      <w:r>
        <w:t>C082</w:t>
      </w:r>
      <w:r>
        <w:tab/>
        <w:t>INFO. DETAILLEES SUR L'IDENTIF. DE L'INTERV.</w:t>
      </w:r>
      <w:r>
        <w:tab/>
        <w:t>R</w:t>
      </w:r>
      <w:r>
        <w:tab/>
      </w:r>
    </w:p>
    <w:p w14:paraId="7223E224" w14:textId="77777777" w:rsidR="00C817BA" w:rsidRDefault="00C817BA" w:rsidP="002002CF">
      <w:pPr>
        <w:pStyle w:val="StyleCCts"/>
      </w:pPr>
      <w:r>
        <w:tab/>
        <w:t>3039</w:t>
      </w:r>
      <w:r>
        <w:tab/>
        <w:t>Identification de l'intervenant</w:t>
      </w:r>
      <w:r>
        <w:tab/>
        <w:t>M</w:t>
      </w:r>
      <w:r>
        <w:tab/>
        <w:t>an..35</w:t>
      </w:r>
      <w:r>
        <w:tab/>
        <w:t>Numéro_partenaire_EDI</w:t>
      </w:r>
    </w:p>
    <w:p w14:paraId="65A767D3" w14:textId="77777777" w:rsidR="00C817BA" w:rsidRDefault="00C817BA" w:rsidP="002002CF">
      <w:pPr>
        <w:pStyle w:val="StyleCCts"/>
      </w:pPr>
      <w:r>
        <w:tab/>
        <w:t>1131</w:t>
      </w:r>
      <w:r>
        <w:tab/>
        <w:t>Qlt de la liste des codes</w:t>
      </w:r>
      <w:r>
        <w:tab/>
        <w:t>R</w:t>
      </w:r>
      <w:r>
        <w:tab/>
        <w:t>an..17</w:t>
      </w:r>
      <w:r>
        <w:tab/>
        <w:t>100 = Identification détaillée d'un intervenant</w:t>
      </w:r>
    </w:p>
    <w:p w14:paraId="62470775" w14:textId="77777777" w:rsidR="00C817BA" w:rsidRPr="003B17C4" w:rsidRDefault="00C817BA" w:rsidP="002002CF">
      <w:pPr>
        <w:pStyle w:val="StyleCCts"/>
      </w:pPr>
      <w:r>
        <w:tab/>
        <w:t>3055</w:t>
      </w:r>
      <w:r>
        <w:tab/>
        <w:t>Org. responsable de la liste de codes (code)</w:t>
      </w:r>
      <w:r>
        <w:tab/>
        <w:t>R</w:t>
      </w:r>
      <w:r>
        <w:tab/>
        <w:t>an..3</w:t>
      </w:r>
      <w:r>
        <w:tab/>
        <w:t>268 = Direction Générale des Finances Publiques</w:t>
      </w:r>
      <w:r w:rsidRPr="003B17C4">
        <w:t xml:space="preserve"> </w:t>
      </w:r>
    </w:p>
    <w:p w14:paraId="59F5EC5E" w14:textId="77777777" w:rsidR="00C817BA" w:rsidRDefault="00C817BA" w:rsidP="002002CF">
      <w:pPr>
        <w:pStyle w:val="StyleCICts"/>
      </w:pPr>
      <w:r>
        <w:t>C058</w:t>
      </w:r>
      <w:r>
        <w:tab/>
        <w:t>NOM ET ADRESSE</w:t>
      </w:r>
      <w:r>
        <w:tab/>
        <w:t>N</w:t>
      </w:r>
      <w:r>
        <w:tab/>
      </w:r>
    </w:p>
    <w:p w14:paraId="4A79BC52" w14:textId="77777777" w:rsidR="00C817BA" w:rsidRDefault="00C817BA" w:rsidP="002002CF">
      <w:pPr>
        <w:pStyle w:val="StyleCICts"/>
      </w:pPr>
      <w:r>
        <w:tab/>
        <w:t>3124</w:t>
      </w:r>
      <w:r>
        <w:tab/>
        <w:t>Ligne du nom et de l'adresse</w:t>
      </w:r>
      <w:r>
        <w:tab/>
        <w:t>M</w:t>
      </w:r>
      <w:r>
        <w:tab/>
        <w:t>an..35</w:t>
      </w:r>
    </w:p>
    <w:p w14:paraId="3B3A7E64" w14:textId="77777777" w:rsidR="00C817BA" w:rsidRDefault="00C817BA" w:rsidP="002002CF">
      <w:pPr>
        <w:pStyle w:val="StyleCICts"/>
      </w:pPr>
      <w:r>
        <w:tab/>
        <w:t>3124</w:t>
      </w:r>
      <w:r>
        <w:tab/>
        <w:t>Ligne du nom et de l'adresse</w:t>
      </w:r>
      <w:r>
        <w:tab/>
        <w:t>N</w:t>
      </w:r>
      <w:r>
        <w:tab/>
        <w:t>an..35</w:t>
      </w:r>
    </w:p>
    <w:p w14:paraId="4E0F8BAF" w14:textId="77777777" w:rsidR="00C817BA" w:rsidRDefault="00C817BA" w:rsidP="002002CF">
      <w:pPr>
        <w:pStyle w:val="StyleCICts"/>
      </w:pPr>
      <w:r>
        <w:tab/>
        <w:t>3124</w:t>
      </w:r>
      <w:r>
        <w:tab/>
        <w:t>Ligne du nom et de l'adresse</w:t>
      </w:r>
      <w:r>
        <w:tab/>
        <w:t>N</w:t>
      </w:r>
      <w:r>
        <w:tab/>
        <w:t>an..35</w:t>
      </w:r>
    </w:p>
    <w:p w14:paraId="456E8BBF" w14:textId="77777777" w:rsidR="00C817BA" w:rsidRDefault="00C817BA" w:rsidP="002002CF">
      <w:pPr>
        <w:pStyle w:val="StyleCICts"/>
      </w:pPr>
      <w:r>
        <w:tab/>
        <w:t>3124</w:t>
      </w:r>
      <w:r>
        <w:tab/>
        <w:t>Ligne du nom et de l'adresse</w:t>
      </w:r>
      <w:r>
        <w:tab/>
        <w:t>N</w:t>
      </w:r>
      <w:r>
        <w:tab/>
        <w:t>an..35</w:t>
      </w:r>
    </w:p>
    <w:p w14:paraId="3CF3E9B1" w14:textId="77777777" w:rsidR="00C817BA" w:rsidRDefault="00C817BA" w:rsidP="002002CF">
      <w:pPr>
        <w:pStyle w:val="StyleCICts"/>
      </w:pPr>
      <w:r>
        <w:tab/>
        <w:t>3124</w:t>
      </w:r>
      <w:r>
        <w:tab/>
        <w:t>Ligne du nom et de l'adresse</w:t>
      </w:r>
      <w:r>
        <w:tab/>
        <w:t>N</w:t>
      </w:r>
      <w:r>
        <w:tab/>
        <w:t>an..35</w:t>
      </w:r>
    </w:p>
    <w:p w14:paraId="7458F3D4" w14:textId="77777777" w:rsidR="00C817BA" w:rsidRDefault="00C817BA" w:rsidP="002002CF">
      <w:pPr>
        <w:pStyle w:val="StyleCCts"/>
      </w:pPr>
      <w:r>
        <w:t>C080</w:t>
      </w:r>
      <w:r>
        <w:tab/>
        <w:t>NOM DE L'INTERVENANT</w:t>
      </w:r>
      <w:r>
        <w:tab/>
        <w:t>R</w:t>
      </w:r>
      <w:r>
        <w:tab/>
      </w:r>
    </w:p>
    <w:p w14:paraId="138F05A1" w14:textId="77777777" w:rsidR="00C817BA" w:rsidRDefault="00C817BA" w:rsidP="002002CF">
      <w:pPr>
        <w:pStyle w:val="StyleCCts"/>
      </w:pPr>
      <w:r>
        <w:tab/>
        <w:t>3036</w:t>
      </w:r>
      <w:r>
        <w:tab/>
        <w:t>Nom de l'intervenant</w:t>
      </w:r>
      <w:r>
        <w:tab/>
        <w:t>M</w:t>
      </w:r>
      <w:r>
        <w:tab/>
        <w:t>an..35</w:t>
      </w:r>
      <w:r>
        <w:tab/>
        <w:t>Désignation_partenaire_EDI</w:t>
      </w:r>
    </w:p>
    <w:p w14:paraId="70D79D78" w14:textId="77777777" w:rsidR="00C817BA" w:rsidRDefault="00C817BA" w:rsidP="002002CF">
      <w:pPr>
        <w:pStyle w:val="StyleCCts"/>
      </w:pPr>
      <w:r>
        <w:tab/>
        <w:t>3036</w:t>
      </w:r>
      <w:r>
        <w:tab/>
        <w:t>Nom de l'intervenant</w:t>
      </w:r>
      <w:r>
        <w:tab/>
        <w:t>D</w:t>
      </w:r>
      <w:r>
        <w:tab/>
        <w:t>an..35</w:t>
      </w:r>
      <w:r>
        <w:tab/>
        <w:t>Désignation_suite_part_EDI</w:t>
      </w:r>
    </w:p>
    <w:p w14:paraId="1AC0F656" w14:textId="77777777" w:rsidR="00C817BA" w:rsidRDefault="00C817BA" w:rsidP="002002CF">
      <w:pPr>
        <w:pStyle w:val="StyleCICts"/>
      </w:pPr>
      <w:r>
        <w:tab/>
        <w:t>3036</w:t>
      </w:r>
      <w:r>
        <w:tab/>
        <w:t>Nom de l'intervenant</w:t>
      </w:r>
      <w:r>
        <w:tab/>
        <w:t>N</w:t>
      </w:r>
      <w:r>
        <w:tab/>
        <w:t>an..35</w:t>
      </w:r>
    </w:p>
    <w:p w14:paraId="77B710E3" w14:textId="77777777" w:rsidR="00C817BA" w:rsidRDefault="00C817BA" w:rsidP="002002CF">
      <w:pPr>
        <w:pStyle w:val="StyleCICts"/>
      </w:pPr>
      <w:r>
        <w:tab/>
        <w:t>3036</w:t>
      </w:r>
      <w:r>
        <w:tab/>
        <w:t>Nom de l'intervenant</w:t>
      </w:r>
      <w:r>
        <w:tab/>
        <w:t>N</w:t>
      </w:r>
      <w:r>
        <w:tab/>
        <w:t>an..35</w:t>
      </w:r>
    </w:p>
    <w:p w14:paraId="450FD7E4" w14:textId="77777777" w:rsidR="00C817BA" w:rsidRDefault="00C817BA" w:rsidP="002002CF">
      <w:pPr>
        <w:pStyle w:val="StyleCICts"/>
      </w:pPr>
      <w:r>
        <w:tab/>
        <w:t>3036</w:t>
      </w:r>
      <w:r>
        <w:tab/>
        <w:t>Nom de l'intervenant</w:t>
      </w:r>
      <w:r>
        <w:tab/>
        <w:t>N</w:t>
      </w:r>
      <w:r>
        <w:tab/>
        <w:t>an..35</w:t>
      </w:r>
    </w:p>
    <w:p w14:paraId="0BDA1063" w14:textId="77777777" w:rsidR="00C817BA" w:rsidRDefault="00C817BA" w:rsidP="002002CF">
      <w:pPr>
        <w:pStyle w:val="StyleCICts"/>
      </w:pPr>
      <w:r>
        <w:tab/>
        <w:t>3045</w:t>
      </w:r>
      <w:r>
        <w:tab/>
        <w:t>Format du nom de l'intervenant (code)</w:t>
      </w:r>
      <w:r>
        <w:tab/>
        <w:t>N</w:t>
      </w:r>
      <w:r>
        <w:tab/>
        <w:t>an..3</w:t>
      </w:r>
    </w:p>
    <w:p w14:paraId="47B34F2D" w14:textId="77777777" w:rsidR="00C817BA" w:rsidRDefault="00C817BA" w:rsidP="002002CF">
      <w:pPr>
        <w:pStyle w:val="StyleCCts"/>
      </w:pPr>
      <w:r>
        <w:t>C059</w:t>
      </w:r>
      <w:r>
        <w:tab/>
        <w:t>RUE</w:t>
      </w:r>
      <w:r>
        <w:tab/>
        <w:t>R</w:t>
      </w:r>
      <w:r>
        <w:tab/>
      </w:r>
    </w:p>
    <w:p w14:paraId="44F14771" w14:textId="77777777" w:rsidR="00C817BA" w:rsidRDefault="00C817BA" w:rsidP="002002CF">
      <w:pPr>
        <w:pStyle w:val="StyleCCts"/>
      </w:pPr>
      <w:r>
        <w:tab/>
        <w:t>3042</w:t>
      </w:r>
      <w:r>
        <w:tab/>
        <w:t>Rue et numéro ou boîte postale</w:t>
      </w:r>
      <w:r>
        <w:tab/>
        <w:t>M</w:t>
      </w:r>
      <w:r>
        <w:tab/>
        <w:t>an..35</w:t>
      </w:r>
      <w:r>
        <w:tab/>
        <w:t>Num_type_nom_voie_part_EDI</w:t>
      </w:r>
    </w:p>
    <w:p w14:paraId="774E8893" w14:textId="77777777" w:rsidR="00C817BA" w:rsidRDefault="00C817BA" w:rsidP="002002CF">
      <w:pPr>
        <w:pStyle w:val="StyleCCts"/>
      </w:pPr>
      <w:r>
        <w:tab/>
        <w:t>3042</w:t>
      </w:r>
      <w:r>
        <w:tab/>
        <w:t>Rue et numéro ou boîte postale</w:t>
      </w:r>
      <w:r>
        <w:tab/>
        <w:t>D</w:t>
      </w:r>
      <w:r>
        <w:tab/>
        <w:t>an..35</w:t>
      </w:r>
      <w:r>
        <w:tab/>
        <w:t>Compl_distribution_part_EDI</w:t>
      </w:r>
    </w:p>
    <w:p w14:paraId="1ADA5708" w14:textId="77777777" w:rsidR="00C817BA" w:rsidRDefault="00C817BA" w:rsidP="002002CF">
      <w:pPr>
        <w:pStyle w:val="StyleCCts"/>
      </w:pPr>
      <w:r>
        <w:tab/>
        <w:t>3042</w:t>
      </w:r>
      <w:r>
        <w:tab/>
        <w:t>Rue et numéro ou boîte postale</w:t>
      </w:r>
      <w:r>
        <w:tab/>
        <w:t>D</w:t>
      </w:r>
      <w:r>
        <w:tab/>
        <w:t>an..35</w:t>
      </w:r>
      <w:r>
        <w:tab/>
        <w:t>Lieu_dit_hameau_part_EDI</w:t>
      </w:r>
    </w:p>
    <w:p w14:paraId="45498979" w14:textId="77777777" w:rsidR="00C817BA" w:rsidRDefault="00C817BA" w:rsidP="002002CF">
      <w:pPr>
        <w:pStyle w:val="StyleCICts"/>
      </w:pPr>
      <w:r>
        <w:tab/>
        <w:t>3042</w:t>
      </w:r>
      <w:r>
        <w:tab/>
        <w:t>Rue et numéro ou boîte postale</w:t>
      </w:r>
      <w:r>
        <w:tab/>
        <w:t>N</w:t>
      </w:r>
      <w:r>
        <w:tab/>
        <w:t>an..35</w:t>
      </w:r>
    </w:p>
    <w:p w14:paraId="312BD04F" w14:textId="77777777" w:rsidR="00C817BA" w:rsidRDefault="00C817BA"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8E32902" w14:textId="77777777" w:rsidR="00C817BA" w:rsidRDefault="00C817BA" w:rsidP="002002CF">
      <w:pPr>
        <w:pStyle w:val="StyleCICts"/>
      </w:pPr>
      <w:r>
        <w:t>C819</w:t>
      </w:r>
      <w:r>
        <w:tab/>
        <w:t>INFO. DETAILLEES SUR UNE DIV. TERRIT. D'UN PAYS</w:t>
      </w:r>
      <w:r>
        <w:tab/>
        <w:t>N</w:t>
      </w:r>
    </w:p>
    <w:p w14:paraId="3DA9286A" w14:textId="77777777" w:rsidR="00C817BA" w:rsidRDefault="00C817BA" w:rsidP="002002CF">
      <w:pPr>
        <w:pStyle w:val="StyleCICts"/>
      </w:pPr>
      <w:r>
        <w:tab/>
        <w:t>3229</w:t>
      </w:r>
      <w:r>
        <w:tab/>
        <w:t>Identification de la division territoriale</w:t>
      </w:r>
      <w:r>
        <w:tab/>
        <w:t>N</w:t>
      </w:r>
      <w:r>
        <w:tab/>
        <w:t>an..9</w:t>
      </w:r>
    </w:p>
    <w:p w14:paraId="1D80398F" w14:textId="77777777" w:rsidR="00C817BA" w:rsidRDefault="00C817BA" w:rsidP="002002CF">
      <w:pPr>
        <w:pStyle w:val="StyleCIfin"/>
      </w:pPr>
      <w:r>
        <w:tab/>
        <w:t>1131</w:t>
      </w:r>
      <w:r>
        <w:tab/>
        <w:t>Qlt de la liste des codes</w:t>
      </w:r>
      <w:r>
        <w:tab/>
        <w:t>N</w:t>
      </w:r>
      <w:r>
        <w:tab/>
        <w:t>an..17</w:t>
      </w:r>
    </w:p>
    <w:p w14:paraId="5B2CEEA0" w14:textId="77777777" w:rsidR="00C817BA" w:rsidRPr="00C82177" w:rsidRDefault="00C817BA" w:rsidP="00C34D3E"/>
    <w:p w14:paraId="65CB5B7F" w14:textId="77777777" w:rsidR="00C817BA" w:rsidRDefault="00C817BA" w:rsidP="002002CF">
      <w:pPr>
        <w:pStyle w:val="StyleCIdbut"/>
      </w:pPr>
      <w:r>
        <w:tab/>
        <w:t>3055</w:t>
      </w:r>
      <w:r>
        <w:tab/>
        <w:t>Org. responsable de la liste de codes (code)</w:t>
      </w:r>
      <w:r>
        <w:tab/>
        <w:t>N</w:t>
      </w:r>
      <w:r>
        <w:tab/>
        <w:t>an..3</w:t>
      </w:r>
    </w:p>
    <w:p w14:paraId="4581FC24" w14:textId="77777777" w:rsidR="00C817BA" w:rsidRDefault="00C817BA" w:rsidP="002002CF">
      <w:pPr>
        <w:pStyle w:val="StyleCICts"/>
      </w:pPr>
      <w:r>
        <w:tab/>
        <w:t>3228</w:t>
      </w:r>
      <w:r>
        <w:tab/>
        <w:t>Division territoriale du pays</w:t>
      </w:r>
      <w:r>
        <w:tab/>
        <w:t>N</w:t>
      </w:r>
      <w:r>
        <w:tab/>
        <w:t>an..35</w:t>
      </w:r>
    </w:p>
    <w:p w14:paraId="26B2C539" w14:textId="77777777" w:rsidR="00C817BA" w:rsidRDefault="00C817BA" w:rsidP="002002CF">
      <w:pPr>
        <w:pStyle w:val="StyleCCts"/>
      </w:pPr>
      <w:r>
        <w:t>3251</w:t>
      </w:r>
      <w:r>
        <w:tab/>
        <w:t>CODE POSTAL</w:t>
      </w:r>
      <w:r>
        <w:tab/>
        <w:t>R</w:t>
      </w:r>
      <w:r>
        <w:tab/>
        <w:t>an..17</w:t>
      </w:r>
      <w:r>
        <w:tab/>
        <w:t>Code_postal_part_EDI</w:t>
      </w:r>
    </w:p>
    <w:p w14:paraId="3344F4DF" w14:textId="77777777" w:rsidR="00C817BA" w:rsidRPr="00465279" w:rsidRDefault="00C817BA" w:rsidP="002002CF">
      <w:pPr>
        <w:pStyle w:val="StyleCFin"/>
      </w:pPr>
      <w:r w:rsidRPr="00465279">
        <w:t>3207</w:t>
      </w:r>
      <w:r w:rsidRPr="00465279">
        <w:tab/>
        <w:t>PAYS (CODE)</w:t>
      </w:r>
      <w:r w:rsidRPr="00465279">
        <w:tab/>
        <w:t>D</w:t>
      </w:r>
      <w:r w:rsidRPr="00465279">
        <w:tab/>
        <w:t>an..3</w:t>
      </w:r>
      <w:r w:rsidRPr="00465279">
        <w:tab/>
        <w:t>Code_pays_part_EDI</w:t>
      </w:r>
    </w:p>
    <w:p w14:paraId="7772EEB1" w14:textId="77777777" w:rsidR="00C817BA" w:rsidRPr="005B3D72" w:rsidRDefault="00C817BA"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0F3BFAC8" w14:textId="77777777" w:rsidR="00C817BA" w:rsidRDefault="00C817BA">
      <w:pPr>
        <w:pStyle w:val="StyleN"/>
      </w:pPr>
    </w:p>
    <w:p w14:paraId="0B109583" w14:textId="77777777" w:rsidR="00C817BA" w:rsidRDefault="00C817BA">
      <w:pPr>
        <w:pStyle w:val="StyleN"/>
      </w:pPr>
      <w:r>
        <w:t>Segment obligatoire quelle que soit la catégorie fiscale du redevable, si un sous-traitant est chargé de l'émission des documents.</w:t>
      </w:r>
    </w:p>
    <w:p w14:paraId="164487AD" w14:textId="77777777" w:rsidR="00C817BA" w:rsidRDefault="00C817BA">
      <w:pPr>
        <w:pStyle w:val="StyleN"/>
      </w:pPr>
    </w:p>
    <w:p w14:paraId="5E15BD74" w14:textId="77777777" w:rsidR="00C817BA" w:rsidRPr="005B3D72" w:rsidRDefault="00C817BA" w:rsidP="005B3D72">
      <w:pPr>
        <w:pStyle w:val="StyleN"/>
        <w:rPr>
          <w:b/>
          <w:bCs/>
        </w:rPr>
      </w:pPr>
      <w:r w:rsidRPr="005B3D72">
        <w:rPr>
          <w:b/>
          <w:bCs/>
        </w:rPr>
        <w:t>Données 3039 et 3055</w:t>
      </w:r>
    </w:p>
    <w:p w14:paraId="03120188" w14:textId="77777777" w:rsidR="00C817BA" w:rsidRDefault="00C817BA">
      <w:pPr>
        <w:pStyle w:val="StyleN"/>
      </w:pPr>
      <w:r>
        <w:t>Donnée 3039 = numéro d’agrément du partenaire EDI (7 c) attribué par la DGFiP, et donnée 3055 = 268 (DGFiP)</w:t>
      </w:r>
    </w:p>
    <w:p w14:paraId="64D17195" w14:textId="77777777" w:rsidR="00C817BA" w:rsidRPr="008238EE" w:rsidRDefault="00C817BA" w:rsidP="005B3D72">
      <w:pPr>
        <w:pStyle w:val="StyleN"/>
      </w:pPr>
    </w:p>
    <w:p w14:paraId="51FF3D4B" w14:textId="77777777" w:rsidR="00C817BA" w:rsidRPr="005B3D72" w:rsidRDefault="00C817BA" w:rsidP="005B3D72">
      <w:pPr>
        <w:pStyle w:val="StyleN"/>
        <w:rPr>
          <w:b/>
          <w:bCs/>
        </w:rPr>
      </w:pPr>
      <w:r w:rsidRPr="005B3D72">
        <w:rPr>
          <w:b/>
          <w:bCs/>
        </w:rPr>
        <w:t>Donnée C059</w:t>
      </w:r>
    </w:p>
    <w:p w14:paraId="47DF40C2" w14:textId="77777777" w:rsidR="00C817BA" w:rsidRDefault="00C817BA">
      <w:pPr>
        <w:pStyle w:val="StyleN"/>
      </w:pPr>
      <w:r>
        <w:t>3 occurrences de la donnée 3042 (Rue)</w:t>
      </w:r>
    </w:p>
    <w:p w14:paraId="5AC43C80" w14:textId="77777777" w:rsidR="00C817BA" w:rsidRDefault="00C817BA">
      <w:pPr>
        <w:pStyle w:val="StyleN"/>
      </w:pPr>
      <w:r>
        <w:t xml:space="preserve">La 1ère : N° voie (4c) + (B ou T ou Q ou </w:t>
      </w:r>
      <w:r>
        <w:fldChar w:fldCharType="begin"/>
      </w:r>
      <w:r>
        <w:instrText>SYMBOL 68 \f "Symbol" \s 10</w:instrText>
      </w:r>
      <w:r>
        <w:fldChar w:fldCharType="separate"/>
      </w:r>
      <w:r w:rsidRPr="008238EE">
        <w:t>D</w:t>
      </w:r>
      <w:r>
        <w:fldChar w:fldCharType="end"/>
      </w:r>
      <w:r>
        <w:t xml:space="preserve"> ("blanc")) (1c) + type et nom voie (30c)</w:t>
      </w:r>
    </w:p>
    <w:p w14:paraId="3551D52A" w14:textId="77777777" w:rsidR="00C817BA" w:rsidRDefault="00C817BA">
      <w:pPr>
        <w:pStyle w:val="StyleN"/>
      </w:pPr>
      <w:r>
        <w:t xml:space="preserve">La 2nde : Complément distribution </w:t>
      </w:r>
    </w:p>
    <w:p w14:paraId="1F6B7DDB" w14:textId="77777777" w:rsidR="00C817BA" w:rsidRDefault="00C817BA">
      <w:pPr>
        <w:pStyle w:val="StyleN"/>
      </w:pPr>
      <w:r>
        <w:t xml:space="preserve">La 3ème : Lieu-dit, hameau </w:t>
      </w:r>
    </w:p>
    <w:p w14:paraId="79C80CFA" w14:textId="77777777" w:rsidR="00C817BA" w:rsidRDefault="00C817BA">
      <w:pPr>
        <w:pStyle w:val="StyleN"/>
      </w:pPr>
    </w:p>
    <w:p w14:paraId="0AA6CB89" w14:textId="77777777" w:rsidR="00C817BA" w:rsidRDefault="00C817BA">
      <w:pPr>
        <w:pStyle w:val="StyleN"/>
      </w:pPr>
      <w:r>
        <w:t>NB : Si l'adresse ne comporte pas de numéro et nom voie, la valeur "0000" sera portée dans la zone "N° voie", soit dans les 4 premières positions dans la 1</w:t>
      </w:r>
      <w:r w:rsidRPr="008238EE">
        <w:t>ère</w:t>
      </w:r>
      <w:r>
        <w:t xml:space="preserve"> occurrence de 3042.  </w:t>
      </w:r>
    </w:p>
    <w:p w14:paraId="3BDAEBDC" w14:textId="77777777" w:rsidR="00C817BA" w:rsidRDefault="00C817BA">
      <w:pPr>
        <w:pStyle w:val="StyleN"/>
      </w:pPr>
      <w:r>
        <w:t>Ainsi la 1</w:t>
      </w:r>
      <w:r w:rsidRPr="008238EE">
        <w:t>ère</w:t>
      </w:r>
      <w:r>
        <w:t xml:space="preserve"> occurrence de 3042 (obligatoire) est servie et les contrôles formels ne généreront pas de rejet.</w:t>
      </w:r>
    </w:p>
    <w:p w14:paraId="58972D63" w14:textId="77777777" w:rsidR="00C817BA" w:rsidRDefault="00C817BA">
      <w:pPr>
        <w:pStyle w:val="StyleN"/>
      </w:pPr>
    </w:p>
    <w:p w14:paraId="3AB52055" w14:textId="77777777" w:rsidR="00C817BA" w:rsidRPr="0075265D" w:rsidRDefault="00C817BA" w:rsidP="002002CF">
      <w:pPr>
        <w:pStyle w:val="StyleN"/>
        <w:rPr>
          <w:b/>
          <w:bCs/>
        </w:rPr>
      </w:pPr>
      <w:r>
        <w:rPr>
          <w:b/>
          <w:bCs/>
        </w:rPr>
        <w:t>Donnée 3207</w:t>
      </w:r>
    </w:p>
    <w:p w14:paraId="51A62FE6" w14:textId="77777777" w:rsidR="00C817BA" w:rsidRDefault="00C817BA" w:rsidP="00F014F4">
      <w:pPr>
        <w:pStyle w:val="StyleN"/>
      </w:pPr>
      <w:r>
        <w:t>Le code pays ISO 3166 (2 c), à renseigner si différent de FR (France). Voir liste des codes pays dans volume 3Z commun à toutes les téléprocédures.</w:t>
      </w:r>
    </w:p>
    <w:p w14:paraId="6F886E48" w14:textId="77777777" w:rsidR="00C817BA" w:rsidRPr="005B3D72" w:rsidRDefault="00C817BA" w:rsidP="008238E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14:paraId="0A24A93D" w14:textId="77777777">
        <w:tc>
          <w:tcPr>
            <w:tcW w:w="774" w:type="dxa"/>
          </w:tcPr>
          <w:p w14:paraId="5FFBB74A" w14:textId="77777777" w:rsidR="00C817BA" w:rsidRPr="009C4176" w:rsidRDefault="00C817B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56B38AE4" w14:textId="77777777" w:rsidR="00C817BA" w:rsidRDefault="00C817BA" w:rsidP="003B17C4">
            <w:pPr>
              <w:rPr>
                <w:lang w:val="nl-NL"/>
              </w:rPr>
            </w:pPr>
            <w:r w:rsidRPr="003B17C4">
              <w:t>NAD-</w:t>
            </w:r>
            <w:r w:rsidRPr="009C4176">
              <w:rPr>
                <w:b/>
                <w:bCs/>
                <w:lang w:val="nl-NL"/>
              </w:rPr>
              <w:t>RFF</w:t>
            </w:r>
          </w:p>
        </w:tc>
        <w:tc>
          <w:tcPr>
            <w:tcW w:w="851" w:type="dxa"/>
            <w:tcBorders>
              <w:left w:val="nil"/>
            </w:tcBorders>
          </w:tcPr>
          <w:p w14:paraId="40E43414" w14:textId="77777777" w:rsidR="00C817BA" w:rsidRDefault="00C817BA" w:rsidP="003B17C4">
            <w:pPr>
              <w:rPr>
                <w:lang w:val="en-GB"/>
              </w:rPr>
            </w:pPr>
            <w:r>
              <w:rPr>
                <w:lang w:val="en-GB"/>
              </w:rPr>
              <w:t>D</w:t>
            </w:r>
          </w:p>
        </w:tc>
        <w:tc>
          <w:tcPr>
            <w:tcW w:w="1063" w:type="dxa"/>
            <w:tcBorders>
              <w:left w:val="nil"/>
            </w:tcBorders>
          </w:tcPr>
          <w:p w14:paraId="0DAEC8A6" w14:textId="77777777" w:rsidR="00C817BA" w:rsidRDefault="00C817BA" w:rsidP="003B17C4">
            <w:pPr>
              <w:rPr>
                <w:lang w:val="en-GB"/>
              </w:rPr>
            </w:pPr>
            <w:r>
              <w:rPr>
                <w:lang w:val="en-GB"/>
              </w:rPr>
              <w:t>5</w:t>
            </w:r>
          </w:p>
        </w:tc>
        <w:tc>
          <w:tcPr>
            <w:tcW w:w="1063" w:type="dxa"/>
            <w:tcBorders>
              <w:left w:val="nil"/>
            </w:tcBorders>
          </w:tcPr>
          <w:p w14:paraId="05543291" w14:textId="77777777" w:rsidR="00C817BA" w:rsidRPr="009C4176" w:rsidRDefault="00C817BA" w:rsidP="003B17C4">
            <w:pPr>
              <w:rPr>
                <w:b/>
                <w:bCs/>
                <w:lang w:val="en-GB"/>
              </w:rPr>
            </w:pPr>
            <w:r w:rsidRPr="009C4176">
              <w:rPr>
                <w:b/>
                <w:bCs/>
                <w:lang w:val="en-GB"/>
              </w:rPr>
              <w:t>3</w:t>
            </w:r>
          </w:p>
        </w:tc>
      </w:tr>
    </w:tbl>
    <w:p w14:paraId="3B7D445B" w14:textId="77777777" w:rsidR="00C817BA" w:rsidRDefault="00C817B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FB41D91" w14:textId="77777777" w:rsidR="00C817BA" w:rsidRDefault="00C817BA">
      <w:pPr>
        <w:pStyle w:val="StyleI"/>
      </w:pPr>
      <w:r>
        <w:t>Fonction : Segment conditionnel pour indiquer le numéro de référence interne du document auprès du partenaire EDI.</w:t>
      </w:r>
    </w:p>
    <w:p w14:paraId="4BDF1A98" w14:textId="77777777" w:rsidR="00C817BA" w:rsidRDefault="00C817BA"/>
    <w:p w14:paraId="490C07AB" w14:textId="77777777" w:rsidR="00C817BA" w:rsidRDefault="00C817B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6D8F0BC7" w14:textId="77777777" w:rsidR="00C817BA" w:rsidRPr="00C8313A" w:rsidRDefault="00C817BA" w:rsidP="002002CF">
      <w:pPr>
        <w:pStyle w:val="StyleCdbut"/>
        <w:rPr>
          <w:lang w:val="en-GB"/>
        </w:rPr>
      </w:pPr>
      <w:r w:rsidRPr="00C8313A">
        <w:rPr>
          <w:lang w:val="en-GB"/>
        </w:rPr>
        <w:t>C506</w:t>
      </w:r>
      <w:r w:rsidRPr="00C8313A">
        <w:rPr>
          <w:lang w:val="en-GB"/>
        </w:rPr>
        <w:tab/>
        <w:t>REFERENCE</w:t>
      </w:r>
      <w:r w:rsidRPr="00C8313A">
        <w:rPr>
          <w:lang w:val="en-GB"/>
        </w:rPr>
        <w:tab/>
        <w:t>M</w:t>
      </w:r>
      <w:r w:rsidRPr="00C8313A">
        <w:rPr>
          <w:lang w:val="en-GB"/>
        </w:rPr>
        <w:tab/>
      </w:r>
    </w:p>
    <w:p w14:paraId="23C3B746" w14:textId="77777777" w:rsidR="00C817BA" w:rsidRDefault="00C817BA" w:rsidP="002002CF">
      <w:pPr>
        <w:pStyle w:val="StyleCCts"/>
      </w:pPr>
      <w:r w:rsidRPr="00B675DE">
        <w:rPr>
          <w:lang w:val="en-GB"/>
        </w:rPr>
        <w:tab/>
      </w:r>
      <w:r>
        <w:t>1153</w:t>
      </w:r>
      <w:r>
        <w:tab/>
        <w:t>Qlt de la référence</w:t>
      </w:r>
      <w:r>
        <w:tab/>
        <w:t>M</w:t>
      </w:r>
      <w:r>
        <w:tab/>
        <w:t>an..3</w:t>
      </w:r>
      <w:r>
        <w:tab/>
        <w:t xml:space="preserve">CU = Numéro de référence du partenaire EDI </w:t>
      </w:r>
    </w:p>
    <w:p w14:paraId="265AB426" w14:textId="77777777" w:rsidR="00C817BA" w:rsidRDefault="00C817BA" w:rsidP="002002CF">
      <w:pPr>
        <w:pStyle w:val="StyleCCts"/>
      </w:pPr>
      <w:r>
        <w:tab/>
        <w:t>1154</w:t>
      </w:r>
      <w:r>
        <w:tab/>
        <w:t>Numéro de la référence</w:t>
      </w:r>
      <w:r>
        <w:tab/>
        <w:t>R</w:t>
      </w:r>
      <w:r>
        <w:tab/>
        <w:t>an..70      Numéro_référence_interne_part_EDI</w:t>
      </w:r>
    </w:p>
    <w:p w14:paraId="00BDE6BB" w14:textId="77777777" w:rsidR="00C817BA" w:rsidRPr="009C4176" w:rsidRDefault="00C817BA" w:rsidP="002002CF">
      <w:pPr>
        <w:pStyle w:val="StyleCICts"/>
      </w:pPr>
      <w:r>
        <w:tab/>
      </w:r>
      <w:r w:rsidRPr="009C4176">
        <w:t>1156</w:t>
      </w:r>
      <w:r w:rsidRPr="009C4176">
        <w:tab/>
        <w:t>Numéro de la ligne</w:t>
      </w:r>
      <w:r w:rsidRPr="009C4176">
        <w:tab/>
        <w:t>N</w:t>
      </w:r>
      <w:r w:rsidRPr="009C4176">
        <w:tab/>
        <w:t>an..6</w:t>
      </w:r>
    </w:p>
    <w:p w14:paraId="10494E02" w14:textId="77777777" w:rsidR="00C817BA" w:rsidRPr="009C4176" w:rsidRDefault="00C817BA" w:rsidP="002002CF">
      <w:pPr>
        <w:pStyle w:val="StyleCICts"/>
      </w:pPr>
      <w:r>
        <w:tab/>
      </w:r>
      <w:r w:rsidRPr="009C4176">
        <w:t>4000</w:t>
      </w:r>
      <w:r w:rsidRPr="009C4176">
        <w:tab/>
        <w:t>Numéro de version de la référence</w:t>
      </w:r>
      <w:r w:rsidRPr="009C4176">
        <w:tab/>
        <w:t>N</w:t>
      </w:r>
      <w:r w:rsidRPr="009C4176">
        <w:tab/>
        <w:t>an.35</w:t>
      </w:r>
    </w:p>
    <w:p w14:paraId="67424D6F" w14:textId="77777777" w:rsidR="00C817BA" w:rsidRDefault="00C817BA" w:rsidP="002002CF">
      <w:pPr>
        <w:pStyle w:val="StyleCIfin"/>
      </w:pPr>
      <w:r>
        <w:tab/>
        <w:t>1060</w:t>
      </w:r>
      <w:r>
        <w:tab/>
        <w:t>Numéro de révision</w:t>
      </w:r>
      <w:r>
        <w:tab/>
        <w:t>N</w:t>
      </w:r>
      <w:r>
        <w:tab/>
        <w:t>an..6</w:t>
      </w:r>
    </w:p>
    <w:p w14:paraId="75A19531" w14:textId="77777777" w:rsidR="00C817BA" w:rsidRDefault="00C817BA" w:rsidP="00806A06">
      <w:pPr>
        <w:pStyle w:val="StyleNT"/>
      </w:pPr>
      <w:r>
        <w:t>Notes explicatives :</w:t>
      </w:r>
    </w:p>
    <w:p w14:paraId="52E576AE" w14:textId="77777777" w:rsidR="00C817BA" w:rsidRDefault="00C817BA">
      <w:pPr>
        <w:pStyle w:val="StyleN"/>
      </w:pPr>
    </w:p>
    <w:p w14:paraId="4806D10B" w14:textId="77777777" w:rsidR="00C817BA" w:rsidRDefault="00C817BA" w:rsidP="005B3D72">
      <w:pPr>
        <w:pStyle w:val="StyleN"/>
      </w:pPr>
      <w:r>
        <w:t xml:space="preserve">Segment préconisé, quelle que soit la catégorie fiscale du redevable. </w:t>
      </w:r>
    </w:p>
    <w:p w14:paraId="488E790C" w14:textId="77777777" w:rsidR="00C817BA" w:rsidRDefault="00C817BA">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1CC6AA56" w14:textId="77777777" w:rsidR="00C817BA" w:rsidRDefault="00C817BA">
      <w:pPr>
        <w:pStyle w:val="StyleN"/>
      </w:pPr>
      <w:r>
        <w:t>Segment présent dans cette occurrence de NAD du groupe 1, si l'émetteur est un sous-traitant.</w:t>
      </w:r>
    </w:p>
    <w:p w14:paraId="0C816B14" w14:textId="77777777" w:rsidR="00C817BA" w:rsidRDefault="00C817BA" w:rsidP="009C4176">
      <w:pPr>
        <w:pStyle w:val="StyleN"/>
      </w:pPr>
    </w:p>
    <w:p w14:paraId="5BF59CD4" w14:textId="77777777" w:rsidR="00C817BA" w:rsidRDefault="00C817BA" w:rsidP="00742954">
      <w:pPr>
        <w:pStyle w:val="StyleOCC"/>
      </w:pPr>
      <w:r>
        <w:br w:type="page"/>
      </w:r>
      <w:r w:rsidRPr="005B3D72">
        <w:t xml:space="preserve">4ème occurrence Groupe 1 : L’EMETTEUR (PARTENAIRE EDI MANDATE </w:t>
      </w:r>
      <w:r>
        <w:t>OU SOUS TRAITANT</w:t>
      </w:r>
      <w:r w:rsidRPr="005B3D72">
        <w:t>)</w:t>
      </w:r>
    </w:p>
    <w:p w14:paraId="788E648D" w14:textId="77777777" w:rsidR="00C817BA" w:rsidRDefault="00C817B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14:paraId="65BF9421" w14:textId="77777777">
        <w:tc>
          <w:tcPr>
            <w:tcW w:w="774" w:type="dxa"/>
          </w:tcPr>
          <w:p w14:paraId="09B478E0" w14:textId="77777777" w:rsidR="00C817BA" w:rsidRPr="009C4176" w:rsidRDefault="00C817BA" w:rsidP="003B17C4">
            <w:pPr>
              <w:rPr>
                <w:b/>
                <w:bCs/>
                <w:lang w:val="nl-NL"/>
              </w:rPr>
            </w:pP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rPr>
              <w:br w:type="page"/>
            </w:r>
            <w:r w:rsidRPr="009C4176">
              <w:rPr>
                <w:b/>
                <w:bCs/>
                <w:lang w:val="nl-NL"/>
              </w:rPr>
              <w:t>G1</w:t>
            </w:r>
          </w:p>
        </w:tc>
        <w:tc>
          <w:tcPr>
            <w:tcW w:w="6030" w:type="dxa"/>
            <w:tcBorders>
              <w:left w:val="nil"/>
            </w:tcBorders>
          </w:tcPr>
          <w:p w14:paraId="6B8DE265" w14:textId="77777777" w:rsidR="00C817BA" w:rsidRDefault="00C817BA" w:rsidP="003B17C4">
            <w:pPr>
              <w:rPr>
                <w:lang w:val="nl-NL"/>
              </w:rPr>
            </w:pPr>
            <w:r w:rsidRPr="009C4176">
              <w:rPr>
                <w:b/>
                <w:bCs/>
                <w:lang w:val="nl-NL"/>
              </w:rPr>
              <w:t>NAD</w:t>
            </w:r>
            <w:r w:rsidRPr="003B17C4">
              <w:t>-RFF</w:t>
            </w:r>
          </w:p>
        </w:tc>
        <w:tc>
          <w:tcPr>
            <w:tcW w:w="851" w:type="dxa"/>
            <w:tcBorders>
              <w:left w:val="nil"/>
            </w:tcBorders>
          </w:tcPr>
          <w:p w14:paraId="3D331F4C" w14:textId="77777777" w:rsidR="00C817BA" w:rsidRDefault="00C817BA" w:rsidP="003B17C4">
            <w:r>
              <w:t>R</w:t>
            </w:r>
          </w:p>
        </w:tc>
        <w:tc>
          <w:tcPr>
            <w:tcW w:w="1063" w:type="dxa"/>
            <w:tcBorders>
              <w:left w:val="nil"/>
            </w:tcBorders>
          </w:tcPr>
          <w:p w14:paraId="6D4481F2" w14:textId="77777777" w:rsidR="00C817BA" w:rsidRDefault="00C817BA" w:rsidP="003B17C4">
            <w:r>
              <w:t>5</w:t>
            </w:r>
          </w:p>
        </w:tc>
        <w:tc>
          <w:tcPr>
            <w:tcW w:w="1063" w:type="dxa"/>
            <w:tcBorders>
              <w:left w:val="nil"/>
            </w:tcBorders>
          </w:tcPr>
          <w:p w14:paraId="783A0ADC" w14:textId="77777777" w:rsidR="00C817BA" w:rsidRPr="009C4176" w:rsidRDefault="00C817BA" w:rsidP="003B17C4">
            <w:pPr>
              <w:rPr>
                <w:b/>
                <w:bCs/>
              </w:rPr>
            </w:pPr>
            <w:r w:rsidRPr="009C4176">
              <w:rPr>
                <w:b/>
                <w:bCs/>
              </w:rPr>
              <w:t>4</w:t>
            </w:r>
          </w:p>
        </w:tc>
      </w:tr>
    </w:tbl>
    <w:p w14:paraId="01A299B9" w14:textId="77777777" w:rsidR="00C817BA" w:rsidRDefault="00C817BA">
      <w:pPr>
        <w:pStyle w:val="StyleTag"/>
      </w:pPr>
      <w:r>
        <w:t>Niv 1</w:t>
      </w:r>
      <w:r>
        <w:tab/>
        <w:t>GROUPE 01</w:t>
      </w:r>
      <w:r>
        <w:tab/>
        <w:t>St : R</w:t>
      </w:r>
      <w:r>
        <w:tab/>
        <w:t>Ré : 5</w:t>
      </w:r>
      <w:r>
        <w:tab/>
        <w:t>Oc : 4</w:t>
      </w:r>
    </w:p>
    <w:p w14:paraId="55EFF89E" w14:textId="77777777" w:rsidR="00C817BA" w:rsidRDefault="00C817BA">
      <w:pPr>
        <w:pStyle w:val="StyleI"/>
      </w:pPr>
      <w:r>
        <w:t>Fonction : Groupe de segments obligatoire servant à décrire l'émetteur (partenaire EDI mandaté ou sous-traitant) du document. Si l'émetteur est le partenaire EDI, il pourra indiquer son numéro de référence interne pour ce document.</w:t>
      </w:r>
    </w:p>
    <w:p w14:paraId="722197E5" w14:textId="77777777" w:rsidR="00C817BA" w:rsidRPr="003B17C4" w:rsidRDefault="00C817BA" w:rsidP="003B17C4">
      <w:pPr>
        <w:pStyle w:val="StyleTag"/>
      </w:pPr>
      <w:r w:rsidRPr="003B17C4">
        <w:t>Niv 1</w:t>
      </w:r>
      <w:r w:rsidRPr="003B17C4">
        <w:tab/>
        <w:t>NAD</w:t>
      </w:r>
      <w:r w:rsidRPr="003B17C4">
        <w:tab/>
        <w:t>NOM ET ADRESSE</w:t>
      </w:r>
      <w:r w:rsidRPr="003B17C4">
        <w:tab/>
        <w:t>St : M</w:t>
      </w:r>
      <w:r w:rsidRPr="003B17C4">
        <w:tab/>
        <w:t>Ré : 1</w:t>
      </w:r>
      <w:r w:rsidRPr="003B17C4">
        <w:tab/>
        <w:t>Oc : 1</w:t>
      </w:r>
    </w:p>
    <w:p w14:paraId="0DCD10F9" w14:textId="77777777" w:rsidR="00C817BA" w:rsidRDefault="00C817BA">
      <w:pPr>
        <w:pStyle w:val="StyleI"/>
      </w:pPr>
      <w:r>
        <w:t>Fonction : Segment obligatoire servant à identifier l'émetteur (partenaire EDI mandatés ou sous-traitant) du document. Dans ce message, l'émetteur sera toujours identifié par son numéro, son nom et son adresse en clair.</w:t>
      </w:r>
    </w:p>
    <w:p w14:paraId="0F10DFC6" w14:textId="77777777" w:rsidR="00C817BA" w:rsidRDefault="00C817BA"/>
    <w:p w14:paraId="15657511" w14:textId="77777777" w:rsidR="00C817BA" w:rsidRDefault="00C817BA">
      <w:pPr>
        <w:pStyle w:val="StyleST"/>
      </w:pPr>
      <w:r>
        <w:t>Réf.</w:t>
      </w:r>
      <w:r>
        <w:tab/>
        <w:t>Nom</w:t>
      </w:r>
      <w:r>
        <w:tab/>
        <w:t>St</w:t>
      </w:r>
      <w:r>
        <w:tab/>
        <w:t>Desc.</w:t>
      </w:r>
      <w:r>
        <w:tab/>
        <w:t>Observations</w:t>
      </w:r>
    </w:p>
    <w:p w14:paraId="7048C140" w14:textId="77777777" w:rsidR="00C817BA" w:rsidRDefault="00C817BA" w:rsidP="002002CF">
      <w:pPr>
        <w:pStyle w:val="StyleCdbut"/>
      </w:pPr>
      <w:r w:rsidRPr="009C4176">
        <w:t>3035</w:t>
      </w:r>
      <w:r w:rsidRPr="009C4176">
        <w:tab/>
        <w:t>QLT DE L'INTERVENANT</w:t>
      </w:r>
      <w:r w:rsidRPr="009C4176">
        <w:tab/>
        <w:t>M</w:t>
      </w:r>
      <w:r w:rsidRPr="009C4176">
        <w:tab/>
        <w:t>an..3</w:t>
      </w:r>
      <w:r w:rsidRPr="009C4176">
        <w:tab/>
        <w:t>MS = Emetteur/expéditeur d'un</w:t>
      </w:r>
      <w:r>
        <w:t xml:space="preserve"> document/message</w:t>
      </w:r>
    </w:p>
    <w:p w14:paraId="322A974E" w14:textId="77777777" w:rsidR="00C817BA" w:rsidRDefault="00C817BA" w:rsidP="002002CF">
      <w:pPr>
        <w:pStyle w:val="StyleCCts"/>
      </w:pPr>
      <w:r>
        <w:t>C082</w:t>
      </w:r>
      <w:r>
        <w:tab/>
        <w:t>INFO. DETAILLEES SUR L'IDENTIF. DE L'INTERV.</w:t>
      </w:r>
      <w:r>
        <w:tab/>
        <w:t>R</w:t>
      </w:r>
      <w:r>
        <w:tab/>
      </w:r>
    </w:p>
    <w:p w14:paraId="26FB6A46" w14:textId="77777777" w:rsidR="00C817BA" w:rsidRDefault="00C817BA" w:rsidP="002002CF">
      <w:pPr>
        <w:pStyle w:val="StyleCCts"/>
      </w:pPr>
      <w:r>
        <w:tab/>
        <w:t>3039</w:t>
      </w:r>
      <w:r>
        <w:tab/>
        <w:t>Identification de l'intervenant</w:t>
      </w:r>
      <w:r>
        <w:tab/>
        <w:t>M</w:t>
      </w:r>
      <w:r>
        <w:tab/>
        <w:t>an..35</w:t>
      </w:r>
      <w:r>
        <w:tab/>
        <w:t>Numéro_émetteur</w:t>
      </w:r>
    </w:p>
    <w:p w14:paraId="1628B83A" w14:textId="77777777" w:rsidR="00C817BA" w:rsidRDefault="00C817BA" w:rsidP="002002CF">
      <w:pPr>
        <w:pStyle w:val="StyleCCts"/>
      </w:pPr>
      <w:r>
        <w:tab/>
        <w:t>1131</w:t>
      </w:r>
      <w:r>
        <w:tab/>
        <w:t>Qlt de la liste des codes</w:t>
      </w:r>
      <w:r>
        <w:tab/>
        <w:t>R</w:t>
      </w:r>
      <w:r>
        <w:tab/>
        <w:t>an..17</w:t>
      </w:r>
      <w:r>
        <w:tab/>
        <w:t>100 = Identification détaillée d'un intervenant</w:t>
      </w:r>
    </w:p>
    <w:p w14:paraId="333056C6" w14:textId="77777777" w:rsidR="00C817BA" w:rsidRDefault="00C817BA" w:rsidP="002002CF">
      <w:pPr>
        <w:pStyle w:val="StyleCCts"/>
      </w:pPr>
      <w:r>
        <w:tab/>
        <w:t>3055</w:t>
      </w:r>
      <w:r>
        <w:tab/>
        <w:t>Org. responsable de la liste de codes (code)</w:t>
      </w:r>
      <w:r>
        <w:tab/>
        <w:t>R</w:t>
      </w:r>
      <w:r>
        <w:tab/>
        <w:t>an..3</w:t>
      </w:r>
      <w:r>
        <w:tab/>
        <w:t>268 = Direction Générale des Finances Publiques</w:t>
      </w:r>
    </w:p>
    <w:p w14:paraId="607DAB44" w14:textId="77777777" w:rsidR="00C817BA" w:rsidRDefault="00C817BA" w:rsidP="002002CF">
      <w:pPr>
        <w:pStyle w:val="StyleCICts"/>
      </w:pPr>
      <w:r>
        <w:t>C058</w:t>
      </w:r>
      <w:r>
        <w:tab/>
        <w:t>NOM ET ADRESSE</w:t>
      </w:r>
      <w:r>
        <w:tab/>
        <w:t>N</w:t>
      </w:r>
      <w:r>
        <w:tab/>
      </w:r>
    </w:p>
    <w:p w14:paraId="50203887" w14:textId="77777777" w:rsidR="00C817BA" w:rsidRDefault="00C817BA" w:rsidP="002002CF">
      <w:pPr>
        <w:pStyle w:val="StyleCICts"/>
      </w:pPr>
      <w:r>
        <w:tab/>
        <w:t>3124</w:t>
      </w:r>
      <w:r>
        <w:tab/>
        <w:t>Ligne du nom et de l'adresse</w:t>
      </w:r>
      <w:r>
        <w:tab/>
        <w:t>M</w:t>
      </w:r>
      <w:r>
        <w:tab/>
        <w:t>an..35</w:t>
      </w:r>
    </w:p>
    <w:p w14:paraId="7F25714D" w14:textId="77777777" w:rsidR="00C817BA" w:rsidRDefault="00C817BA" w:rsidP="002002CF">
      <w:pPr>
        <w:pStyle w:val="StyleCICts"/>
      </w:pPr>
      <w:r>
        <w:tab/>
        <w:t>3124</w:t>
      </w:r>
      <w:r>
        <w:tab/>
        <w:t>Ligne du nom et de l'adresse</w:t>
      </w:r>
      <w:r>
        <w:tab/>
        <w:t>N</w:t>
      </w:r>
      <w:r>
        <w:tab/>
        <w:t>an..35</w:t>
      </w:r>
    </w:p>
    <w:p w14:paraId="5A788424" w14:textId="77777777" w:rsidR="00C817BA" w:rsidRDefault="00C817BA" w:rsidP="002002CF">
      <w:pPr>
        <w:pStyle w:val="StyleCICts"/>
      </w:pPr>
      <w:r>
        <w:tab/>
        <w:t>3124</w:t>
      </w:r>
      <w:r>
        <w:tab/>
        <w:t>Ligne du nom et de l'adresse</w:t>
      </w:r>
      <w:r>
        <w:tab/>
        <w:t>N</w:t>
      </w:r>
      <w:r>
        <w:tab/>
        <w:t>an..35</w:t>
      </w:r>
    </w:p>
    <w:p w14:paraId="5C724BF1" w14:textId="77777777" w:rsidR="00C817BA" w:rsidRDefault="00C817BA" w:rsidP="002002CF">
      <w:pPr>
        <w:pStyle w:val="StyleCICts"/>
      </w:pPr>
      <w:r>
        <w:tab/>
        <w:t>3124</w:t>
      </w:r>
      <w:r>
        <w:tab/>
        <w:t>Ligne du nom et de l'adresse</w:t>
      </w:r>
      <w:r>
        <w:tab/>
        <w:t>N</w:t>
      </w:r>
      <w:r>
        <w:tab/>
        <w:t>an..35</w:t>
      </w:r>
    </w:p>
    <w:p w14:paraId="27D847DA" w14:textId="77777777" w:rsidR="00C817BA" w:rsidRDefault="00C817BA" w:rsidP="002002CF">
      <w:pPr>
        <w:pStyle w:val="StyleCICts"/>
      </w:pPr>
      <w:r>
        <w:tab/>
        <w:t>3124</w:t>
      </w:r>
      <w:r>
        <w:tab/>
        <w:t>Ligne du nom et de l'adresse</w:t>
      </w:r>
      <w:r>
        <w:tab/>
        <w:t>N</w:t>
      </w:r>
      <w:r>
        <w:tab/>
        <w:t>an..35</w:t>
      </w:r>
    </w:p>
    <w:p w14:paraId="2F492DDE" w14:textId="77777777" w:rsidR="00C817BA" w:rsidRDefault="00C817BA" w:rsidP="002002CF">
      <w:pPr>
        <w:pStyle w:val="StyleCCts"/>
      </w:pPr>
      <w:r>
        <w:t>C080</w:t>
      </w:r>
      <w:r>
        <w:tab/>
        <w:t>NOM DE L'INTERVENANT</w:t>
      </w:r>
      <w:r>
        <w:tab/>
        <w:t>R</w:t>
      </w:r>
      <w:r>
        <w:tab/>
      </w:r>
    </w:p>
    <w:p w14:paraId="257175EA" w14:textId="77777777" w:rsidR="00C817BA" w:rsidRDefault="00C817BA" w:rsidP="002002CF">
      <w:pPr>
        <w:pStyle w:val="StyleCCts"/>
      </w:pPr>
      <w:r>
        <w:tab/>
        <w:t>3036</w:t>
      </w:r>
      <w:r>
        <w:tab/>
        <w:t>Nom de l'intervenant</w:t>
      </w:r>
      <w:r>
        <w:tab/>
        <w:t>M</w:t>
      </w:r>
      <w:r>
        <w:tab/>
        <w:t>an..35</w:t>
      </w:r>
      <w:r>
        <w:tab/>
        <w:t>Désignation_émetteur</w:t>
      </w:r>
    </w:p>
    <w:p w14:paraId="0CC56ACD" w14:textId="77777777" w:rsidR="00C817BA" w:rsidRDefault="00C817BA" w:rsidP="002002CF">
      <w:pPr>
        <w:pStyle w:val="StyleCCts"/>
      </w:pPr>
      <w:r>
        <w:tab/>
        <w:t>3036</w:t>
      </w:r>
      <w:r>
        <w:tab/>
        <w:t>Nom de l'intervenant</w:t>
      </w:r>
      <w:r>
        <w:tab/>
        <w:t>D</w:t>
      </w:r>
      <w:r>
        <w:tab/>
        <w:t>an..35</w:t>
      </w:r>
      <w:r>
        <w:tab/>
        <w:t>Désignation_suite_émetteur</w:t>
      </w:r>
    </w:p>
    <w:p w14:paraId="0C9EF751" w14:textId="77777777" w:rsidR="00C817BA" w:rsidRDefault="00C817BA" w:rsidP="002002CF">
      <w:pPr>
        <w:pStyle w:val="StyleCICts"/>
      </w:pPr>
      <w:r>
        <w:t>3036</w:t>
      </w:r>
      <w:r>
        <w:tab/>
        <w:t>Nom de l'intervenant</w:t>
      </w:r>
      <w:r>
        <w:tab/>
        <w:t>N</w:t>
      </w:r>
      <w:r>
        <w:tab/>
        <w:t>an..35</w:t>
      </w:r>
    </w:p>
    <w:p w14:paraId="4982A4C8" w14:textId="77777777" w:rsidR="00C817BA" w:rsidRDefault="00C817BA" w:rsidP="002002CF">
      <w:pPr>
        <w:pStyle w:val="StyleCICts"/>
      </w:pPr>
      <w:r>
        <w:tab/>
        <w:t>3036</w:t>
      </w:r>
      <w:r>
        <w:tab/>
        <w:t>Nom de l'intervenant</w:t>
      </w:r>
      <w:r>
        <w:tab/>
        <w:t>N</w:t>
      </w:r>
      <w:r>
        <w:tab/>
        <w:t>an..35</w:t>
      </w:r>
    </w:p>
    <w:p w14:paraId="33F87C00" w14:textId="77777777" w:rsidR="00C817BA" w:rsidRDefault="00C817BA" w:rsidP="002002CF">
      <w:pPr>
        <w:pStyle w:val="StyleCICts"/>
      </w:pPr>
      <w:r>
        <w:tab/>
        <w:t>3036</w:t>
      </w:r>
      <w:r>
        <w:tab/>
        <w:t>Nom de l'intervenant</w:t>
      </w:r>
      <w:r>
        <w:tab/>
        <w:t>N</w:t>
      </w:r>
      <w:r>
        <w:tab/>
        <w:t>an..35</w:t>
      </w:r>
    </w:p>
    <w:p w14:paraId="5EB9E2B1" w14:textId="77777777" w:rsidR="00C817BA" w:rsidRDefault="00C817BA" w:rsidP="002002CF">
      <w:pPr>
        <w:pStyle w:val="StyleCICts"/>
      </w:pPr>
      <w:r>
        <w:tab/>
        <w:t>3045</w:t>
      </w:r>
      <w:r>
        <w:tab/>
        <w:t>Format du nom de l'intervenant (code)</w:t>
      </w:r>
      <w:r>
        <w:tab/>
        <w:t>N</w:t>
      </w:r>
      <w:r>
        <w:tab/>
        <w:t>an..3</w:t>
      </w:r>
    </w:p>
    <w:p w14:paraId="1C3A8036" w14:textId="77777777" w:rsidR="00C817BA" w:rsidRDefault="00C817BA" w:rsidP="002002CF">
      <w:pPr>
        <w:pStyle w:val="StyleCCts"/>
      </w:pPr>
      <w:r>
        <w:t>C059</w:t>
      </w:r>
      <w:r>
        <w:tab/>
        <w:t>RUE</w:t>
      </w:r>
      <w:r>
        <w:tab/>
        <w:t>R</w:t>
      </w:r>
      <w:r>
        <w:tab/>
      </w:r>
    </w:p>
    <w:p w14:paraId="0B555E47" w14:textId="77777777" w:rsidR="00C817BA" w:rsidRDefault="00C817BA" w:rsidP="002002CF">
      <w:pPr>
        <w:pStyle w:val="StyleCCts"/>
      </w:pPr>
      <w:r>
        <w:tab/>
        <w:t>3042</w:t>
      </w:r>
      <w:r>
        <w:tab/>
        <w:t>Rue et numéro ou boîte postale</w:t>
      </w:r>
      <w:r>
        <w:tab/>
        <w:t>M</w:t>
      </w:r>
      <w:r>
        <w:tab/>
        <w:t>an..35</w:t>
      </w:r>
      <w:r>
        <w:tab/>
        <w:t>Numéro_type_nom_voie_émetteur</w:t>
      </w:r>
    </w:p>
    <w:p w14:paraId="650E8848" w14:textId="77777777" w:rsidR="00C817BA" w:rsidRDefault="00C817BA" w:rsidP="002002CF">
      <w:pPr>
        <w:pStyle w:val="StyleCCts"/>
      </w:pPr>
      <w:r>
        <w:tab/>
        <w:t>3042</w:t>
      </w:r>
      <w:r>
        <w:tab/>
        <w:t>Rue et numéro ou boîte postale</w:t>
      </w:r>
      <w:r>
        <w:tab/>
        <w:t>D</w:t>
      </w:r>
      <w:r>
        <w:tab/>
        <w:t>an..35</w:t>
      </w:r>
      <w:r>
        <w:tab/>
        <w:t>Complément_distribution_émetteur</w:t>
      </w:r>
    </w:p>
    <w:p w14:paraId="798F1EB9" w14:textId="77777777" w:rsidR="00C817BA" w:rsidRDefault="00C817BA" w:rsidP="002002CF">
      <w:pPr>
        <w:pStyle w:val="StyleCCts"/>
      </w:pPr>
      <w:r>
        <w:tab/>
        <w:t>3042</w:t>
      </w:r>
      <w:r>
        <w:tab/>
        <w:t>Rue et numéro ou boîte postale</w:t>
      </w:r>
      <w:r>
        <w:tab/>
        <w:t>D</w:t>
      </w:r>
      <w:r>
        <w:tab/>
        <w:t>an..35</w:t>
      </w:r>
      <w:r>
        <w:tab/>
        <w:t>Lieu_dit_hameau_émetteur</w:t>
      </w:r>
    </w:p>
    <w:p w14:paraId="029AA6FB" w14:textId="77777777" w:rsidR="00C817BA" w:rsidRDefault="00C817BA" w:rsidP="002002CF">
      <w:pPr>
        <w:pStyle w:val="StyleCICts"/>
      </w:pPr>
      <w:r>
        <w:tab/>
        <w:t>3042</w:t>
      </w:r>
      <w:r>
        <w:tab/>
        <w:t>Rue et numéro ou boîte postale</w:t>
      </w:r>
      <w:r>
        <w:tab/>
        <w:t>N</w:t>
      </w:r>
      <w:r>
        <w:tab/>
        <w:t>an..35</w:t>
      </w:r>
    </w:p>
    <w:p w14:paraId="0204A3C2" w14:textId="77777777" w:rsidR="00C817BA" w:rsidRDefault="00C817BA" w:rsidP="002002C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70B0247" w14:textId="77777777" w:rsidR="00C817BA" w:rsidRDefault="00C817BA" w:rsidP="002002CF">
      <w:pPr>
        <w:pStyle w:val="StyleCICts"/>
      </w:pPr>
      <w:r>
        <w:t>C819</w:t>
      </w:r>
      <w:r>
        <w:tab/>
        <w:t>INFO. DETAILLEES SUR UNE DIV. TERRIT. D'UN PAYS</w:t>
      </w:r>
      <w:r>
        <w:tab/>
        <w:t>N</w:t>
      </w:r>
    </w:p>
    <w:p w14:paraId="4C631C21" w14:textId="77777777" w:rsidR="00C817BA" w:rsidRDefault="00C817BA" w:rsidP="002002CF">
      <w:pPr>
        <w:pStyle w:val="StyleCICts"/>
      </w:pPr>
      <w:r>
        <w:tab/>
        <w:t>3229</w:t>
      </w:r>
      <w:r>
        <w:tab/>
        <w:t>Identification de la division territoriale</w:t>
      </w:r>
      <w:r>
        <w:tab/>
        <w:t>N</w:t>
      </w:r>
      <w:r>
        <w:tab/>
        <w:t>an..9</w:t>
      </w:r>
    </w:p>
    <w:p w14:paraId="113AF500" w14:textId="77777777" w:rsidR="00C817BA" w:rsidRDefault="00C817BA" w:rsidP="002002CF">
      <w:pPr>
        <w:pStyle w:val="StyleCIfin"/>
      </w:pPr>
      <w:r>
        <w:tab/>
        <w:t>1131</w:t>
      </w:r>
      <w:r>
        <w:tab/>
        <w:t>Qlt de la liste des codes</w:t>
      </w:r>
      <w:r>
        <w:tab/>
        <w:t>N</w:t>
      </w:r>
      <w:r>
        <w:tab/>
        <w:t>an..17</w:t>
      </w:r>
    </w:p>
    <w:p w14:paraId="1DD5CE8E" w14:textId="77777777" w:rsidR="00C817BA" w:rsidRPr="00C82177" w:rsidRDefault="00C817BA" w:rsidP="00C34D3E"/>
    <w:p w14:paraId="2E61D0FD" w14:textId="77777777" w:rsidR="00C817BA" w:rsidRDefault="00C817BA" w:rsidP="002002CF">
      <w:pPr>
        <w:pStyle w:val="StyleCIdbut"/>
      </w:pPr>
      <w:r>
        <w:tab/>
        <w:t>3055</w:t>
      </w:r>
      <w:r>
        <w:tab/>
        <w:t>Org. responsable de la liste de codes (code)</w:t>
      </w:r>
      <w:r>
        <w:tab/>
        <w:t>N</w:t>
      </w:r>
      <w:r>
        <w:tab/>
        <w:t>an..3</w:t>
      </w:r>
    </w:p>
    <w:p w14:paraId="799B449C" w14:textId="77777777" w:rsidR="00C817BA" w:rsidRDefault="00C817BA" w:rsidP="002002CF">
      <w:pPr>
        <w:pStyle w:val="StyleCICts"/>
      </w:pPr>
      <w:r>
        <w:tab/>
        <w:t>3228</w:t>
      </w:r>
      <w:r>
        <w:tab/>
        <w:t>Division territoriale du pays</w:t>
      </w:r>
      <w:r>
        <w:tab/>
        <w:t>N</w:t>
      </w:r>
      <w:r>
        <w:tab/>
        <w:t>an..35</w:t>
      </w:r>
    </w:p>
    <w:p w14:paraId="54A4188B" w14:textId="77777777" w:rsidR="00C817BA" w:rsidRDefault="00C817BA" w:rsidP="002002CF">
      <w:pPr>
        <w:pStyle w:val="StyleCCts"/>
      </w:pPr>
      <w:r>
        <w:t>3251</w:t>
      </w:r>
      <w:r>
        <w:tab/>
        <w:t>CODE POSTAL</w:t>
      </w:r>
      <w:r>
        <w:tab/>
        <w:t>R</w:t>
      </w:r>
      <w:r>
        <w:tab/>
        <w:t>an..17</w:t>
      </w:r>
      <w:r>
        <w:tab/>
        <w:t>Code_postal_émetteur</w:t>
      </w:r>
    </w:p>
    <w:p w14:paraId="364E80B6" w14:textId="77777777" w:rsidR="00C817BA" w:rsidRPr="00465279" w:rsidRDefault="00C817BA" w:rsidP="002002CF">
      <w:pPr>
        <w:pStyle w:val="StyleCFin"/>
      </w:pPr>
      <w:r w:rsidRPr="00465279">
        <w:t>3207</w:t>
      </w:r>
      <w:r w:rsidRPr="00465279">
        <w:tab/>
        <w:t>PAYS (CODE)</w:t>
      </w:r>
      <w:r w:rsidRPr="00465279">
        <w:tab/>
        <w:t>D</w:t>
      </w:r>
      <w:r w:rsidRPr="00465279">
        <w:tab/>
        <w:t>an..3</w:t>
      </w:r>
      <w:r w:rsidRPr="00465279">
        <w:tab/>
        <w:t>Code_pays_émetteur</w:t>
      </w:r>
    </w:p>
    <w:p w14:paraId="7CAC9563" w14:textId="77777777" w:rsidR="00C817BA" w:rsidRPr="005B3D72" w:rsidRDefault="00C817BA" w:rsidP="00806A06">
      <w:pPr>
        <w:pStyle w:val="StyleNT"/>
      </w:pPr>
      <w:r>
        <w:t xml:space="preserve">Notes explicatives : </w:t>
      </w:r>
      <w:r w:rsidRPr="005B3D72">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5B3D72">
          <w:t xml:space="preserve">la </w:t>
        </w:r>
        <w:r>
          <w:t>DGFiP</w:t>
        </w:r>
        <w:r w:rsidRPr="005B3D72">
          <w:t>. Il</w:t>
        </w:r>
      </w:smartTag>
      <w:r w:rsidRPr="005B3D72">
        <w:t xml:space="preserve"> faut s’assurer de la compatibilité des informations en fonction du destinataire.</w:t>
      </w:r>
    </w:p>
    <w:p w14:paraId="03EBFDEA" w14:textId="77777777" w:rsidR="00C817BA" w:rsidRDefault="00C817BA">
      <w:pPr>
        <w:pStyle w:val="StyleN"/>
      </w:pPr>
    </w:p>
    <w:p w14:paraId="0F78B2BB" w14:textId="77777777" w:rsidR="00C817BA" w:rsidRDefault="00C817BA">
      <w:pPr>
        <w:pStyle w:val="StyleN"/>
      </w:pPr>
      <w:r>
        <w:t>Segment obligatoire quelle que soit la catégorie fiscale du redevable.</w:t>
      </w:r>
    </w:p>
    <w:p w14:paraId="246D76AB" w14:textId="77777777" w:rsidR="00C817BA" w:rsidRDefault="00C817BA">
      <w:pPr>
        <w:pStyle w:val="StyleN"/>
      </w:pPr>
      <w:r>
        <w:t>Emetteur = partenaire EDI ou sous-traitant du partenaire EDI. Si présence d'un sous-traitant, alors le partenaire EDI est décrit en tant que donneur d'ordre.</w:t>
      </w:r>
    </w:p>
    <w:p w14:paraId="166E4395" w14:textId="77777777" w:rsidR="00C817BA" w:rsidRDefault="00C817BA">
      <w:pPr>
        <w:pStyle w:val="StyleN"/>
      </w:pPr>
    </w:p>
    <w:p w14:paraId="1F236D38" w14:textId="77777777" w:rsidR="00C817BA" w:rsidRPr="009C4176" w:rsidRDefault="00C817BA" w:rsidP="005B3D72">
      <w:pPr>
        <w:pStyle w:val="StyleN"/>
        <w:rPr>
          <w:b/>
          <w:bCs/>
        </w:rPr>
      </w:pPr>
      <w:r w:rsidRPr="009C4176">
        <w:rPr>
          <w:b/>
          <w:bCs/>
        </w:rPr>
        <w:t>Données 3039 et 3055</w:t>
      </w:r>
    </w:p>
    <w:p w14:paraId="2D21B8C3" w14:textId="77777777" w:rsidR="00C817BA" w:rsidRPr="005B3D72" w:rsidRDefault="00C817BA" w:rsidP="005B3D72">
      <w:pPr>
        <w:pStyle w:val="StyleN"/>
      </w:pPr>
      <w:r w:rsidRPr="005B3D72">
        <w:t xml:space="preserve">L'émetteur, qu'il soit partenaire EDI ou sous-traitant, est toujours identifié par son numéro d'agrément </w:t>
      </w:r>
      <w:r>
        <w:t>DGFiP</w:t>
      </w:r>
      <w:r w:rsidRPr="005B3D72">
        <w:t>.</w:t>
      </w:r>
    </w:p>
    <w:p w14:paraId="01B9EC42" w14:textId="77777777" w:rsidR="00C817BA" w:rsidRDefault="00C817BA">
      <w:pPr>
        <w:pStyle w:val="StyleN"/>
      </w:pPr>
      <w:r>
        <w:t>Donnée 3039 = numéro d’agrément du partenaire EDI ou du sous-traitant (7 c) attribué par la DGFiP, et donnée 3055 = 268 (DGFiP)</w:t>
      </w:r>
    </w:p>
    <w:p w14:paraId="54A9442A" w14:textId="77777777" w:rsidR="00C817BA" w:rsidRPr="009C4176" w:rsidRDefault="00C817BA" w:rsidP="005B3D72">
      <w:pPr>
        <w:pStyle w:val="StyleN"/>
      </w:pPr>
    </w:p>
    <w:p w14:paraId="7CA8F532" w14:textId="77777777" w:rsidR="00C817BA" w:rsidRPr="005B3D72" w:rsidRDefault="00C817BA" w:rsidP="005B3D72">
      <w:pPr>
        <w:pStyle w:val="StyleN"/>
        <w:rPr>
          <w:b/>
          <w:bCs/>
        </w:rPr>
      </w:pPr>
      <w:r w:rsidRPr="005B3D72">
        <w:rPr>
          <w:b/>
          <w:bCs/>
        </w:rPr>
        <w:t>Donnée C059</w:t>
      </w:r>
    </w:p>
    <w:p w14:paraId="78D36C42" w14:textId="77777777" w:rsidR="00C817BA" w:rsidRDefault="00C817BA">
      <w:pPr>
        <w:pStyle w:val="StyleN"/>
      </w:pPr>
      <w:r>
        <w:t>3 occurrences de la donnée 3042 (Rue)</w:t>
      </w:r>
    </w:p>
    <w:p w14:paraId="61ED0BCC" w14:textId="77777777" w:rsidR="00C817BA" w:rsidRDefault="00C817BA">
      <w:pPr>
        <w:pStyle w:val="StyleN"/>
      </w:pPr>
      <w:r>
        <w:t xml:space="preserve">La 1ère : N° voie (4c) + (B ou T ou Q ou </w:t>
      </w:r>
      <w:r>
        <w:fldChar w:fldCharType="begin"/>
      </w:r>
      <w:r>
        <w:instrText>SYMBOL 68 \f "Symbol" \s 10</w:instrText>
      </w:r>
      <w:r>
        <w:fldChar w:fldCharType="separate"/>
      </w:r>
      <w:r w:rsidRPr="009C4176">
        <w:t>D</w:t>
      </w:r>
      <w:r>
        <w:fldChar w:fldCharType="end"/>
      </w:r>
      <w:r>
        <w:t xml:space="preserve"> ("blanc")) (1c) + type et nom voie (30c)</w:t>
      </w:r>
    </w:p>
    <w:p w14:paraId="5DEA79A2" w14:textId="77777777" w:rsidR="00C817BA" w:rsidRDefault="00C817BA">
      <w:pPr>
        <w:pStyle w:val="StyleN"/>
      </w:pPr>
      <w:r>
        <w:t xml:space="preserve">La 2nde : Complément distribution </w:t>
      </w:r>
    </w:p>
    <w:p w14:paraId="0749249B" w14:textId="77777777" w:rsidR="00C817BA" w:rsidRDefault="00C817BA">
      <w:pPr>
        <w:pStyle w:val="StyleN"/>
      </w:pPr>
      <w:r>
        <w:t xml:space="preserve">La 3ème : Lieu-dit, hameau </w:t>
      </w:r>
    </w:p>
    <w:p w14:paraId="1C0DFF3D" w14:textId="77777777" w:rsidR="00C817BA" w:rsidRDefault="00C817BA">
      <w:pPr>
        <w:pStyle w:val="StyleN"/>
      </w:pPr>
    </w:p>
    <w:p w14:paraId="60059216" w14:textId="77777777" w:rsidR="00C817BA" w:rsidRDefault="00C817BA">
      <w:pPr>
        <w:pStyle w:val="StyleN"/>
      </w:pPr>
      <w:r>
        <w:t>NB : Si l'adresse ne comporte pas de numéro et nom voie, la valeur "0000" sera portée dans la zone "N° voie", soit dans les 4 premières positions dans la 1</w:t>
      </w:r>
      <w:r w:rsidRPr="009C4176">
        <w:t>ère</w:t>
      </w:r>
      <w:r>
        <w:t xml:space="preserve"> occurrence de 3042.  </w:t>
      </w:r>
    </w:p>
    <w:p w14:paraId="50C24868" w14:textId="77777777" w:rsidR="00C817BA" w:rsidRDefault="00C817BA">
      <w:pPr>
        <w:pStyle w:val="StyleN"/>
      </w:pPr>
      <w:r>
        <w:t>Ainsi la 1</w:t>
      </w:r>
      <w:r w:rsidRPr="009C4176">
        <w:t>ère</w:t>
      </w:r>
      <w:r>
        <w:t xml:space="preserve"> occurrence de 3042 (obligatoire) est servie et les contrôles formels ne généreront pas de rejet.</w:t>
      </w:r>
    </w:p>
    <w:p w14:paraId="4860A5A2" w14:textId="77777777" w:rsidR="00C817BA" w:rsidRPr="009C4176" w:rsidRDefault="00C817BA" w:rsidP="005B3D72">
      <w:pPr>
        <w:pStyle w:val="StyleN"/>
      </w:pPr>
    </w:p>
    <w:p w14:paraId="3EBF0840" w14:textId="77777777" w:rsidR="00C817BA" w:rsidRPr="0075265D" w:rsidRDefault="00C817BA" w:rsidP="002002CF">
      <w:pPr>
        <w:pStyle w:val="StyleN"/>
        <w:rPr>
          <w:b/>
          <w:bCs/>
        </w:rPr>
      </w:pPr>
      <w:r>
        <w:rPr>
          <w:b/>
          <w:bCs/>
        </w:rPr>
        <w:t>Donnée 3207</w:t>
      </w:r>
    </w:p>
    <w:p w14:paraId="41AC5545" w14:textId="77777777" w:rsidR="00C817BA" w:rsidRDefault="00C817BA" w:rsidP="00F014F4">
      <w:pPr>
        <w:pStyle w:val="StyleN"/>
      </w:pPr>
      <w:r>
        <w:t>Le code pays ISO 3166 (2 c), à renseigner si différent de FR (France). Voir liste des codes pays dans volume 3Z commun à toutes les téléprocédures.</w:t>
      </w:r>
    </w:p>
    <w:p w14:paraId="0B4FFFA0" w14:textId="77777777" w:rsidR="00C817BA" w:rsidRDefault="00C817BA">
      <w:pPr>
        <w:pStyle w:val="StyleN"/>
      </w:pPr>
    </w:p>
    <w:p w14:paraId="170E6283" w14:textId="77777777" w:rsidR="00C817BA" w:rsidRDefault="00C817B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14:paraId="0E176C34" w14:textId="77777777">
        <w:tc>
          <w:tcPr>
            <w:tcW w:w="774" w:type="dxa"/>
          </w:tcPr>
          <w:p w14:paraId="1DE5F6B6" w14:textId="77777777" w:rsidR="00C817BA" w:rsidRPr="009C4176" w:rsidRDefault="00C817B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9C4176">
              <w:rPr>
                <w:b/>
                <w:bCs/>
                <w:lang w:val="nl-NL"/>
              </w:rPr>
              <w:t>G1</w:t>
            </w:r>
          </w:p>
        </w:tc>
        <w:tc>
          <w:tcPr>
            <w:tcW w:w="6030" w:type="dxa"/>
            <w:tcBorders>
              <w:left w:val="nil"/>
            </w:tcBorders>
          </w:tcPr>
          <w:p w14:paraId="1A3663A9" w14:textId="77777777" w:rsidR="00C817BA" w:rsidRDefault="00C817BA" w:rsidP="003B17C4">
            <w:pPr>
              <w:rPr>
                <w:lang w:val="nl-NL"/>
              </w:rPr>
            </w:pPr>
            <w:r>
              <w:rPr>
                <w:lang w:val="nl-NL"/>
              </w:rPr>
              <w:t>NAD</w:t>
            </w:r>
            <w:r w:rsidRPr="003B17C4">
              <w:t>-</w:t>
            </w:r>
            <w:r w:rsidRPr="009C4176">
              <w:rPr>
                <w:b/>
                <w:bCs/>
              </w:rPr>
              <w:t>RFF</w:t>
            </w:r>
          </w:p>
        </w:tc>
        <w:tc>
          <w:tcPr>
            <w:tcW w:w="851" w:type="dxa"/>
            <w:tcBorders>
              <w:left w:val="nil"/>
            </w:tcBorders>
          </w:tcPr>
          <w:p w14:paraId="3399FF12" w14:textId="77777777" w:rsidR="00C817BA" w:rsidRDefault="00C817BA" w:rsidP="003B17C4">
            <w:pPr>
              <w:rPr>
                <w:lang w:val="en-GB"/>
              </w:rPr>
            </w:pPr>
            <w:r>
              <w:rPr>
                <w:lang w:val="en-GB"/>
              </w:rPr>
              <w:t>R</w:t>
            </w:r>
          </w:p>
        </w:tc>
        <w:tc>
          <w:tcPr>
            <w:tcW w:w="1063" w:type="dxa"/>
            <w:tcBorders>
              <w:left w:val="nil"/>
            </w:tcBorders>
          </w:tcPr>
          <w:p w14:paraId="35DB239E" w14:textId="77777777" w:rsidR="00C817BA" w:rsidRDefault="00C817BA" w:rsidP="003B17C4">
            <w:pPr>
              <w:rPr>
                <w:lang w:val="en-GB"/>
              </w:rPr>
            </w:pPr>
            <w:r>
              <w:rPr>
                <w:lang w:val="en-GB"/>
              </w:rPr>
              <w:t>5</w:t>
            </w:r>
          </w:p>
        </w:tc>
        <w:tc>
          <w:tcPr>
            <w:tcW w:w="1063" w:type="dxa"/>
            <w:tcBorders>
              <w:left w:val="nil"/>
            </w:tcBorders>
          </w:tcPr>
          <w:p w14:paraId="32F22237" w14:textId="77777777" w:rsidR="00C817BA" w:rsidRPr="009C4176" w:rsidRDefault="00C817BA" w:rsidP="003B17C4">
            <w:pPr>
              <w:rPr>
                <w:b/>
                <w:bCs/>
                <w:lang w:val="en-GB"/>
              </w:rPr>
            </w:pPr>
            <w:r w:rsidRPr="009C4176">
              <w:rPr>
                <w:b/>
                <w:bCs/>
                <w:lang w:val="en-GB"/>
              </w:rPr>
              <w:t>4</w:t>
            </w:r>
          </w:p>
        </w:tc>
      </w:tr>
    </w:tbl>
    <w:p w14:paraId="339EC0A9" w14:textId="77777777" w:rsidR="00C817BA" w:rsidRDefault="00C817B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C51EEF4" w14:textId="77777777" w:rsidR="00C817BA" w:rsidRDefault="00C817BA">
      <w:pPr>
        <w:pStyle w:val="StyleI"/>
      </w:pPr>
      <w:r>
        <w:t>Fonction : Segment conditionnel pour indiquer le numéro de référence interne du document auprès du partenaire EDI.</w:t>
      </w:r>
    </w:p>
    <w:p w14:paraId="1E49057F" w14:textId="77777777" w:rsidR="00C817BA" w:rsidRDefault="00C817BA"/>
    <w:p w14:paraId="7264A08A" w14:textId="77777777" w:rsidR="00C817BA" w:rsidRDefault="00C817B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196FD24F" w14:textId="77777777" w:rsidR="00C817BA" w:rsidRDefault="00C817BA" w:rsidP="002002CF">
      <w:pPr>
        <w:pStyle w:val="StyleCdbut"/>
        <w:rPr>
          <w:lang w:val="en-GB"/>
        </w:rPr>
      </w:pPr>
      <w:r>
        <w:rPr>
          <w:lang w:val="en-GB"/>
        </w:rPr>
        <w:t>C506</w:t>
      </w:r>
      <w:r>
        <w:rPr>
          <w:lang w:val="en-GB"/>
        </w:rPr>
        <w:tab/>
        <w:t>REFERENCE</w:t>
      </w:r>
      <w:r>
        <w:rPr>
          <w:lang w:val="en-GB"/>
        </w:rPr>
        <w:tab/>
        <w:t>M</w:t>
      </w:r>
      <w:r>
        <w:rPr>
          <w:lang w:val="en-GB"/>
        </w:rPr>
        <w:tab/>
      </w:r>
    </w:p>
    <w:p w14:paraId="71E3E40F" w14:textId="77777777" w:rsidR="00C817BA" w:rsidRDefault="00C817BA" w:rsidP="002002CF">
      <w:pPr>
        <w:pStyle w:val="StyleCCts"/>
      </w:pPr>
      <w:r w:rsidRPr="00B675DE">
        <w:rPr>
          <w:lang w:val="en-GB"/>
        </w:rPr>
        <w:tab/>
      </w:r>
      <w:r>
        <w:t>1153</w:t>
      </w:r>
      <w:r>
        <w:tab/>
        <w:t>Qlt de la référence</w:t>
      </w:r>
      <w:r>
        <w:tab/>
        <w:t>M</w:t>
      </w:r>
      <w:r>
        <w:tab/>
        <w:t>an..3</w:t>
      </w:r>
      <w:r>
        <w:tab/>
        <w:t>CU = Numéro de référence de l'expéditeur</w:t>
      </w:r>
    </w:p>
    <w:p w14:paraId="4EB0F89A" w14:textId="77777777" w:rsidR="00C817BA" w:rsidRDefault="00C817BA" w:rsidP="002002CF">
      <w:pPr>
        <w:pStyle w:val="StyleCCts"/>
      </w:pPr>
      <w:r>
        <w:tab/>
        <w:t>1154</w:t>
      </w:r>
      <w:r>
        <w:tab/>
        <w:t>Numéro de la référence</w:t>
      </w:r>
      <w:r>
        <w:tab/>
        <w:t>R</w:t>
      </w:r>
      <w:r>
        <w:tab/>
        <w:t>an..70</w:t>
      </w:r>
      <w:r>
        <w:tab/>
        <w:t>N°_référence_interne_part_EDI</w:t>
      </w:r>
    </w:p>
    <w:p w14:paraId="763E0E2C" w14:textId="77777777" w:rsidR="00C817BA" w:rsidRDefault="00C817BA" w:rsidP="002002CF">
      <w:pPr>
        <w:pStyle w:val="StyleCICts"/>
      </w:pPr>
      <w:r>
        <w:tab/>
        <w:t>1156</w:t>
      </w:r>
      <w:r>
        <w:tab/>
        <w:t>Numéro de la ligne</w:t>
      </w:r>
      <w:r>
        <w:tab/>
        <w:t>N</w:t>
      </w:r>
      <w:r>
        <w:tab/>
        <w:t>an..6</w:t>
      </w:r>
    </w:p>
    <w:p w14:paraId="45B2B335" w14:textId="77777777" w:rsidR="00C817BA" w:rsidRDefault="00C817BA" w:rsidP="002002CF">
      <w:pPr>
        <w:pStyle w:val="StyleCICts"/>
      </w:pPr>
      <w:r>
        <w:tab/>
        <w:t>4000</w:t>
      </w:r>
      <w:r>
        <w:tab/>
        <w:t>Numéro de version de la référence</w:t>
      </w:r>
      <w:r>
        <w:tab/>
        <w:t>N</w:t>
      </w:r>
      <w:r>
        <w:tab/>
        <w:t>an..35</w:t>
      </w:r>
    </w:p>
    <w:p w14:paraId="7391D097" w14:textId="77777777" w:rsidR="00C817BA" w:rsidRDefault="00C817BA" w:rsidP="002002CF">
      <w:pPr>
        <w:pStyle w:val="StyleCIfin"/>
      </w:pPr>
      <w:r>
        <w:tab/>
        <w:t>1060</w:t>
      </w:r>
      <w:r>
        <w:tab/>
        <w:t>Numéro de révision</w:t>
      </w:r>
      <w:r>
        <w:tab/>
        <w:t>N</w:t>
      </w:r>
      <w:r>
        <w:tab/>
        <w:t>an..6</w:t>
      </w:r>
    </w:p>
    <w:p w14:paraId="3BFC36FA" w14:textId="77777777" w:rsidR="00C817BA" w:rsidRDefault="00C817BA" w:rsidP="00806A06">
      <w:pPr>
        <w:pStyle w:val="StyleNT"/>
      </w:pPr>
      <w:r>
        <w:t>Notes explicatives :</w:t>
      </w:r>
    </w:p>
    <w:p w14:paraId="55D5F40E" w14:textId="77777777" w:rsidR="00C817BA" w:rsidRDefault="00C817BA">
      <w:pPr>
        <w:pStyle w:val="StyleN"/>
      </w:pPr>
    </w:p>
    <w:p w14:paraId="0C0091C2" w14:textId="77777777" w:rsidR="00C817BA" w:rsidRDefault="00C817BA">
      <w:pPr>
        <w:pStyle w:val="StyleN"/>
      </w:pPr>
      <w:r>
        <w:t>Numéro de la référence = Numéro de référence interne du partenaire EDI, quel que soit l'émetteur (partenaire EDI ou sous-traitant). Cette référence est facultative.</w:t>
      </w:r>
    </w:p>
    <w:p w14:paraId="0CE47CB2" w14:textId="77777777" w:rsidR="00C817BA" w:rsidRDefault="00C817BA">
      <w:pPr>
        <w:pStyle w:val="StyleN"/>
      </w:pPr>
      <w:r>
        <w:t>Segment présent dans cette occurrence de NAD du groupe 1, si l'émetteur est le partenaire EDI, sinon ce segment sera présent dans l'occurrence NAD "donneur d'ordre".</w:t>
      </w:r>
    </w:p>
    <w:p w14:paraId="34907B80" w14:textId="77777777" w:rsidR="00C817BA" w:rsidRDefault="00C817BA">
      <w:pPr>
        <w:pStyle w:val="StyleN"/>
      </w:pPr>
    </w:p>
    <w:p w14:paraId="25DEB83D" w14:textId="77777777" w:rsidR="00C817BA" w:rsidRDefault="00C817BA">
      <w:pPr>
        <w:pStyle w:val="StyleN"/>
      </w:pPr>
    </w:p>
    <w:p w14:paraId="6C4ED4B9" w14:textId="77777777" w:rsidR="00C817BA" w:rsidRDefault="00C817BA" w:rsidP="00742954">
      <w:pPr>
        <w:pStyle w:val="StyleOCC"/>
      </w:pPr>
      <w:r w:rsidRPr="005B3D72">
        <w:br w:type="page"/>
        <w:t>5ème occurrence Groupe 1 : L</w:t>
      </w:r>
      <w:r>
        <w:t>E</w:t>
      </w:r>
      <w:r w:rsidRPr="005B3D72">
        <w:t xml:space="preserve"> RECEPTEUR </w:t>
      </w:r>
      <w:r>
        <w:t>(LE CABINET COMPTABLE)</w:t>
      </w:r>
    </w:p>
    <w:p w14:paraId="2743B1DF" w14:textId="77777777" w:rsidR="00C817BA" w:rsidRDefault="00C817B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14:paraId="5CCD999F" w14:textId="77777777">
        <w:tc>
          <w:tcPr>
            <w:tcW w:w="774" w:type="dxa"/>
          </w:tcPr>
          <w:p w14:paraId="6B0B8ACE" w14:textId="77777777" w:rsidR="00C817BA" w:rsidRPr="009C4176" w:rsidRDefault="00C817BA" w:rsidP="003B17C4">
            <w:pPr>
              <w:rPr>
                <w:b/>
                <w:bCs/>
                <w:lang w:val="nl-NL"/>
              </w:rPr>
            </w:pPr>
            <w:r w:rsidRPr="009C4176">
              <w:br w:type="page"/>
            </w:r>
            <w:r w:rsidRPr="009C4176">
              <w:br w:type="page"/>
            </w:r>
            <w:r w:rsidRPr="009C4176">
              <w:br w:type="page"/>
            </w:r>
            <w:r w:rsidRPr="009C4176">
              <w:br w:type="page"/>
            </w:r>
            <w:r w:rsidRPr="009C4176">
              <w:br w:type="page"/>
            </w:r>
            <w:r w:rsidRPr="009C4176">
              <w:br w:type="page"/>
            </w:r>
            <w:r w:rsidRPr="009C4176">
              <w:rPr>
                <w:b/>
                <w:bCs/>
                <w:lang w:val="nl-NL"/>
              </w:rPr>
              <w:t>G1</w:t>
            </w:r>
          </w:p>
        </w:tc>
        <w:tc>
          <w:tcPr>
            <w:tcW w:w="6030" w:type="dxa"/>
            <w:tcBorders>
              <w:left w:val="nil"/>
            </w:tcBorders>
          </w:tcPr>
          <w:p w14:paraId="34D8F606" w14:textId="77777777" w:rsidR="00C817BA" w:rsidRDefault="00C817BA" w:rsidP="003B17C4">
            <w:pPr>
              <w:rPr>
                <w:lang w:val="nl-NL"/>
              </w:rPr>
            </w:pPr>
            <w:r w:rsidRPr="009C4176">
              <w:rPr>
                <w:b/>
                <w:bCs/>
                <w:lang w:val="nl-NL"/>
              </w:rPr>
              <w:t>NAD</w:t>
            </w:r>
            <w:r w:rsidRPr="003B17C4">
              <w:t>-RFF</w:t>
            </w:r>
          </w:p>
        </w:tc>
        <w:tc>
          <w:tcPr>
            <w:tcW w:w="851" w:type="dxa"/>
            <w:tcBorders>
              <w:left w:val="nil"/>
            </w:tcBorders>
          </w:tcPr>
          <w:p w14:paraId="02632152" w14:textId="77777777" w:rsidR="00C817BA" w:rsidRDefault="00C817BA" w:rsidP="003B17C4">
            <w:r>
              <w:t>R</w:t>
            </w:r>
          </w:p>
        </w:tc>
        <w:tc>
          <w:tcPr>
            <w:tcW w:w="1063" w:type="dxa"/>
            <w:tcBorders>
              <w:left w:val="nil"/>
            </w:tcBorders>
          </w:tcPr>
          <w:p w14:paraId="3001F1CD" w14:textId="77777777" w:rsidR="00C817BA" w:rsidRDefault="00C817BA" w:rsidP="003B17C4">
            <w:r>
              <w:t>5</w:t>
            </w:r>
          </w:p>
        </w:tc>
        <w:tc>
          <w:tcPr>
            <w:tcW w:w="1063" w:type="dxa"/>
            <w:tcBorders>
              <w:left w:val="nil"/>
            </w:tcBorders>
          </w:tcPr>
          <w:p w14:paraId="55A602FD" w14:textId="77777777" w:rsidR="00C817BA" w:rsidRPr="009C4176" w:rsidRDefault="00C817BA" w:rsidP="003B17C4">
            <w:pPr>
              <w:rPr>
                <w:b/>
                <w:bCs/>
              </w:rPr>
            </w:pPr>
            <w:r w:rsidRPr="009C4176">
              <w:rPr>
                <w:b/>
                <w:bCs/>
              </w:rPr>
              <w:t>5</w:t>
            </w:r>
          </w:p>
        </w:tc>
      </w:tr>
    </w:tbl>
    <w:p w14:paraId="568B5050" w14:textId="77777777" w:rsidR="00C817BA" w:rsidRDefault="00C817BA">
      <w:pPr>
        <w:pStyle w:val="StyleTag"/>
      </w:pPr>
      <w:r>
        <w:t>Niv 1</w:t>
      </w:r>
      <w:r>
        <w:tab/>
        <w:t>GROUPE 01</w:t>
      </w:r>
      <w:r>
        <w:tab/>
        <w:t>St : R</w:t>
      </w:r>
      <w:r>
        <w:tab/>
        <w:t>Ré : 5</w:t>
      </w:r>
      <w:r>
        <w:tab/>
        <w:t>Oc : 5</w:t>
      </w:r>
    </w:p>
    <w:p w14:paraId="3994E7F4" w14:textId="77777777" w:rsidR="00C817BA" w:rsidRDefault="00C817BA">
      <w:pPr>
        <w:pStyle w:val="StyleI"/>
      </w:pPr>
      <w:r>
        <w:t>Fonction : Groupe de segments obligatoire servant à décrire le récepteur (le cabinet comptable) d’un message et à indiquer le numéro de référence interne du dossier chez le destinataire.</w:t>
      </w:r>
    </w:p>
    <w:p w14:paraId="20933BC8" w14:textId="77777777" w:rsidR="00C817BA" w:rsidRDefault="00C817BA">
      <w:pPr>
        <w:pStyle w:val="StyleTag"/>
      </w:pPr>
      <w:r>
        <w:t>Niv 1</w:t>
      </w:r>
      <w:r>
        <w:tab/>
        <w:t>NAD</w:t>
      </w:r>
      <w:r>
        <w:tab/>
        <w:t>NOM ET ADRESSE</w:t>
      </w:r>
      <w:r>
        <w:tab/>
        <w:t>St : M</w:t>
      </w:r>
      <w:r>
        <w:tab/>
        <w:t>Ré : 1</w:t>
      </w:r>
      <w:r>
        <w:tab/>
        <w:t>Oc : 1</w:t>
      </w:r>
    </w:p>
    <w:p w14:paraId="4B692DB7" w14:textId="77777777" w:rsidR="00C817BA" w:rsidRDefault="00C817BA">
      <w:pPr>
        <w:pStyle w:val="StyleI"/>
      </w:pPr>
      <w:r>
        <w:t>Fonction : Segment obligatoire servant à identifier l’OGA récepteur final. Dans ce message, l’OGA récepteur sera toujours identifié par son numéro, son nom et son adresse en clair.</w:t>
      </w:r>
    </w:p>
    <w:p w14:paraId="1D0B98F4" w14:textId="77777777" w:rsidR="00C817BA" w:rsidRDefault="00C817BA"/>
    <w:p w14:paraId="60F78974" w14:textId="77777777" w:rsidR="00C817BA" w:rsidRDefault="00C817BA">
      <w:pPr>
        <w:pStyle w:val="StyleST"/>
      </w:pPr>
      <w:r>
        <w:t>Réf.</w:t>
      </w:r>
      <w:r>
        <w:tab/>
        <w:t>Nom</w:t>
      </w:r>
      <w:r>
        <w:tab/>
        <w:t>St</w:t>
      </w:r>
      <w:r>
        <w:tab/>
        <w:t>Desc.</w:t>
      </w:r>
      <w:r>
        <w:tab/>
        <w:t>Observations</w:t>
      </w:r>
    </w:p>
    <w:p w14:paraId="1361058E" w14:textId="77777777" w:rsidR="00C817BA" w:rsidRDefault="00C817BA" w:rsidP="002002CF">
      <w:pPr>
        <w:pStyle w:val="StyleCdbut"/>
      </w:pPr>
      <w:r>
        <w:t>3035</w:t>
      </w:r>
      <w:r>
        <w:tab/>
        <w:t>QLT DE L'INTERVENANT</w:t>
      </w:r>
      <w:r>
        <w:tab/>
        <w:t>M</w:t>
      </w:r>
      <w:r>
        <w:tab/>
        <w:t>an..3</w:t>
      </w:r>
      <w:r>
        <w:tab/>
        <w:t>MR = Récepteur d’un message</w:t>
      </w:r>
    </w:p>
    <w:p w14:paraId="0C1EC6F8" w14:textId="77777777" w:rsidR="00C817BA" w:rsidRDefault="00C817BA" w:rsidP="002002CF">
      <w:pPr>
        <w:pStyle w:val="StyleCCts"/>
      </w:pPr>
      <w:r>
        <w:t>C082</w:t>
      </w:r>
      <w:r>
        <w:tab/>
        <w:t>INFO. DETAILLEES SUR L'IDENTIF. DE L'INTERV.</w:t>
      </w:r>
      <w:r>
        <w:tab/>
        <w:t>R</w:t>
      </w:r>
      <w:r>
        <w:tab/>
      </w:r>
    </w:p>
    <w:p w14:paraId="13C3DC48" w14:textId="77777777" w:rsidR="00C817BA" w:rsidRDefault="00C817BA" w:rsidP="002002CF">
      <w:pPr>
        <w:pStyle w:val="StyleCCts"/>
      </w:pPr>
      <w:r>
        <w:tab/>
        <w:t>3039</w:t>
      </w:r>
      <w:r>
        <w:tab/>
        <w:t>Identification de l'intervenant</w:t>
      </w:r>
      <w:r>
        <w:tab/>
        <w:t>M</w:t>
      </w:r>
      <w:r>
        <w:tab/>
        <w:t>an..35</w:t>
      </w:r>
      <w:r>
        <w:tab/>
        <w:t>Numéro_SIRET_Récepteur_CEC</w:t>
      </w:r>
    </w:p>
    <w:p w14:paraId="5BE674DF" w14:textId="77777777" w:rsidR="00C817BA" w:rsidRDefault="00C817BA" w:rsidP="002002CF">
      <w:pPr>
        <w:pStyle w:val="StyleCCts"/>
      </w:pPr>
      <w:r>
        <w:tab/>
        <w:t>1131</w:t>
      </w:r>
      <w:r>
        <w:tab/>
        <w:t>Qlt de la liste des codes</w:t>
      </w:r>
      <w:r>
        <w:tab/>
        <w:t>R</w:t>
      </w:r>
      <w:r>
        <w:tab/>
        <w:t>an..17</w:t>
      </w:r>
      <w:r>
        <w:tab/>
        <w:t>100 = Identification détaillée d'un intervenant</w:t>
      </w:r>
    </w:p>
    <w:p w14:paraId="331E6A20" w14:textId="77777777" w:rsidR="00C817BA" w:rsidRDefault="00C817BA" w:rsidP="002002CF">
      <w:pPr>
        <w:pStyle w:val="StyleCCts"/>
      </w:pPr>
      <w:r>
        <w:tab/>
        <w:t>3055</w:t>
      </w:r>
      <w:r>
        <w:tab/>
        <w:t>Org. responsable de la liste de codes (code)</w:t>
      </w:r>
      <w:r>
        <w:tab/>
        <w:t>R</w:t>
      </w:r>
      <w:r>
        <w:tab/>
        <w:t>an..3</w:t>
      </w:r>
      <w:r>
        <w:tab/>
        <w:t>107 = FR, INSEE Institut National de la Statistique et des Etudes Economiques</w:t>
      </w:r>
    </w:p>
    <w:p w14:paraId="30DA22AB" w14:textId="77777777" w:rsidR="00C817BA" w:rsidRDefault="00C817BA" w:rsidP="002002CF">
      <w:pPr>
        <w:pStyle w:val="StyleCICts"/>
      </w:pPr>
      <w:r>
        <w:t>C058</w:t>
      </w:r>
      <w:r>
        <w:tab/>
        <w:t>NOM ET ADRESSE</w:t>
      </w:r>
      <w:r>
        <w:tab/>
        <w:t>N</w:t>
      </w:r>
      <w:r>
        <w:tab/>
      </w:r>
    </w:p>
    <w:p w14:paraId="3B70DA2E" w14:textId="77777777" w:rsidR="00C817BA" w:rsidRDefault="00C817BA" w:rsidP="002002CF">
      <w:pPr>
        <w:pStyle w:val="StyleCICts"/>
      </w:pPr>
      <w:r>
        <w:tab/>
        <w:t>3124</w:t>
      </w:r>
      <w:r>
        <w:tab/>
        <w:t>Ligne du nom et de l'adresse</w:t>
      </w:r>
      <w:r>
        <w:tab/>
        <w:t>M</w:t>
      </w:r>
      <w:r>
        <w:tab/>
        <w:t>an..35</w:t>
      </w:r>
    </w:p>
    <w:p w14:paraId="736EEB4D" w14:textId="77777777" w:rsidR="00C817BA" w:rsidRDefault="00C817BA" w:rsidP="002002CF">
      <w:pPr>
        <w:pStyle w:val="StyleCICts"/>
      </w:pPr>
      <w:r>
        <w:tab/>
        <w:t>3124</w:t>
      </w:r>
      <w:r>
        <w:tab/>
        <w:t>Ligne du nom et de l'adresse</w:t>
      </w:r>
      <w:r>
        <w:tab/>
        <w:t>N</w:t>
      </w:r>
      <w:r>
        <w:tab/>
        <w:t>an..35</w:t>
      </w:r>
    </w:p>
    <w:p w14:paraId="0145EBF4" w14:textId="77777777" w:rsidR="00C817BA" w:rsidRDefault="00C817BA" w:rsidP="002002CF">
      <w:pPr>
        <w:pStyle w:val="StyleCICts"/>
      </w:pPr>
      <w:r>
        <w:tab/>
        <w:t>3124</w:t>
      </w:r>
      <w:r>
        <w:tab/>
        <w:t>Ligne du nom et de l'adresse</w:t>
      </w:r>
      <w:r>
        <w:tab/>
        <w:t>N</w:t>
      </w:r>
      <w:r>
        <w:tab/>
        <w:t>an..35</w:t>
      </w:r>
    </w:p>
    <w:p w14:paraId="7279903B" w14:textId="77777777" w:rsidR="00C817BA" w:rsidRDefault="00C817BA" w:rsidP="002002CF">
      <w:pPr>
        <w:pStyle w:val="StyleCICts"/>
      </w:pPr>
      <w:r>
        <w:tab/>
        <w:t>3124</w:t>
      </w:r>
      <w:r>
        <w:tab/>
        <w:t>Ligne du nom et de l'adresse</w:t>
      </w:r>
      <w:r>
        <w:tab/>
        <w:t>N</w:t>
      </w:r>
      <w:r>
        <w:tab/>
        <w:t>an..35</w:t>
      </w:r>
    </w:p>
    <w:p w14:paraId="3C9F2829" w14:textId="77777777" w:rsidR="00C817BA" w:rsidRDefault="00C817BA" w:rsidP="002002CF">
      <w:pPr>
        <w:pStyle w:val="StyleCICts"/>
      </w:pPr>
      <w:r>
        <w:tab/>
        <w:t>3124</w:t>
      </w:r>
      <w:r>
        <w:tab/>
        <w:t>Ligne du nom et de l'adresse</w:t>
      </w:r>
      <w:r>
        <w:tab/>
        <w:t>N</w:t>
      </w:r>
      <w:r>
        <w:tab/>
        <w:t>an..35</w:t>
      </w:r>
    </w:p>
    <w:p w14:paraId="40D49485" w14:textId="77777777" w:rsidR="00C817BA" w:rsidRDefault="00C817BA" w:rsidP="002002CF">
      <w:pPr>
        <w:pStyle w:val="StyleCCts"/>
      </w:pPr>
      <w:r>
        <w:t>C080</w:t>
      </w:r>
      <w:r>
        <w:tab/>
        <w:t>NOM DE L'INTERVENANT</w:t>
      </w:r>
      <w:r>
        <w:tab/>
        <w:t>R</w:t>
      </w:r>
      <w:r>
        <w:tab/>
      </w:r>
    </w:p>
    <w:p w14:paraId="3652942C" w14:textId="77777777" w:rsidR="00C817BA" w:rsidRDefault="00C817BA" w:rsidP="002002CF">
      <w:pPr>
        <w:pStyle w:val="StyleCCts"/>
      </w:pPr>
      <w:r>
        <w:tab/>
        <w:t>3036</w:t>
      </w:r>
      <w:r>
        <w:tab/>
        <w:t>Nom de l'intervenant</w:t>
      </w:r>
      <w:r>
        <w:tab/>
        <w:t>M</w:t>
      </w:r>
      <w:r>
        <w:tab/>
        <w:t>an..35</w:t>
      </w:r>
      <w:r>
        <w:tab/>
        <w:t>Désignation_Récepteur_CEC</w:t>
      </w:r>
    </w:p>
    <w:p w14:paraId="190B3E5E" w14:textId="77777777" w:rsidR="00C817BA" w:rsidRDefault="00C817BA" w:rsidP="002002CF">
      <w:pPr>
        <w:pStyle w:val="StyleCCts"/>
      </w:pPr>
      <w:r>
        <w:tab/>
        <w:t>3036</w:t>
      </w:r>
      <w:r>
        <w:tab/>
        <w:t>Nom de l'intervenant</w:t>
      </w:r>
      <w:r>
        <w:tab/>
        <w:t>D</w:t>
      </w:r>
      <w:r>
        <w:tab/>
        <w:t xml:space="preserve">an..35 </w:t>
      </w:r>
      <w:r>
        <w:tab/>
        <w:t>Désignation_suite_Récepteur_CEC</w:t>
      </w:r>
    </w:p>
    <w:p w14:paraId="5F646294" w14:textId="77777777" w:rsidR="00C817BA" w:rsidRDefault="00C817BA" w:rsidP="002002CF">
      <w:pPr>
        <w:pStyle w:val="StyleCICts"/>
      </w:pPr>
      <w:r>
        <w:tab/>
        <w:t>3036</w:t>
      </w:r>
      <w:r>
        <w:tab/>
        <w:t>Nom de l'intervenant</w:t>
      </w:r>
      <w:r>
        <w:tab/>
        <w:t>N</w:t>
      </w:r>
      <w:r>
        <w:tab/>
        <w:t xml:space="preserve">an..35 </w:t>
      </w:r>
      <w:r>
        <w:tab/>
      </w:r>
    </w:p>
    <w:p w14:paraId="2926BE14" w14:textId="77777777" w:rsidR="00C817BA" w:rsidRDefault="00C817BA" w:rsidP="002002CF">
      <w:pPr>
        <w:pStyle w:val="StyleCICts"/>
      </w:pPr>
      <w:r>
        <w:tab/>
        <w:t>3036</w:t>
      </w:r>
      <w:r>
        <w:tab/>
        <w:t>Nom de l'intervenant</w:t>
      </w:r>
      <w:r>
        <w:tab/>
        <w:t>N</w:t>
      </w:r>
      <w:r>
        <w:tab/>
        <w:t>an..35</w:t>
      </w:r>
    </w:p>
    <w:p w14:paraId="4E56D7D6" w14:textId="77777777" w:rsidR="00C817BA" w:rsidRDefault="00C817BA" w:rsidP="002002CF">
      <w:pPr>
        <w:pStyle w:val="StyleCICts"/>
      </w:pPr>
      <w:r>
        <w:tab/>
        <w:t>3036</w:t>
      </w:r>
      <w:r>
        <w:tab/>
        <w:t>Nom de l'intervenant</w:t>
      </w:r>
      <w:r>
        <w:tab/>
        <w:t>N</w:t>
      </w:r>
      <w:r>
        <w:tab/>
        <w:t>an..35</w:t>
      </w:r>
    </w:p>
    <w:p w14:paraId="74A30D06" w14:textId="77777777" w:rsidR="00C817BA" w:rsidRDefault="00C817BA" w:rsidP="002002CF">
      <w:pPr>
        <w:pStyle w:val="StyleCICts"/>
      </w:pPr>
      <w:r>
        <w:tab/>
        <w:t>3045</w:t>
      </w:r>
      <w:r>
        <w:tab/>
        <w:t>Format du nom de l'intervenant (code)</w:t>
      </w:r>
      <w:r>
        <w:tab/>
        <w:t>N</w:t>
      </w:r>
      <w:r>
        <w:tab/>
        <w:t>an..3</w:t>
      </w:r>
    </w:p>
    <w:p w14:paraId="2E3788AE" w14:textId="77777777" w:rsidR="00C817BA" w:rsidRDefault="00C817BA" w:rsidP="002002CF">
      <w:pPr>
        <w:pStyle w:val="StyleCCts"/>
      </w:pPr>
      <w:r>
        <w:t>C059</w:t>
      </w:r>
      <w:r>
        <w:tab/>
        <w:t>RUE</w:t>
      </w:r>
      <w:r>
        <w:tab/>
        <w:t>R</w:t>
      </w:r>
      <w:r>
        <w:tab/>
      </w:r>
    </w:p>
    <w:p w14:paraId="23834B76" w14:textId="77777777" w:rsidR="00C817BA" w:rsidRDefault="00C817BA" w:rsidP="002002CF">
      <w:pPr>
        <w:pStyle w:val="StyleCCts"/>
      </w:pPr>
      <w:r>
        <w:tab/>
        <w:t>3042</w:t>
      </w:r>
      <w:r>
        <w:tab/>
        <w:t>Rue et numéro ou boîte postale</w:t>
      </w:r>
      <w:r>
        <w:tab/>
        <w:t>M</w:t>
      </w:r>
      <w:r>
        <w:tab/>
        <w:t>an..35</w:t>
      </w:r>
      <w:r>
        <w:tab/>
        <w:t>Numéro_type_nom_voie_Récepteur</w:t>
      </w:r>
    </w:p>
    <w:p w14:paraId="7EF2B5F2" w14:textId="77777777" w:rsidR="00C817BA" w:rsidRDefault="00C817BA" w:rsidP="002002CF">
      <w:pPr>
        <w:pStyle w:val="StyleCCts"/>
      </w:pPr>
      <w:r>
        <w:tab/>
        <w:t>3042</w:t>
      </w:r>
      <w:r>
        <w:tab/>
        <w:t>Rue et numéro ou boîte postale</w:t>
      </w:r>
      <w:r>
        <w:tab/>
        <w:t>D</w:t>
      </w:r>
      <w:r>
        <w:tab/>
        <w:t>an..35</w:t>
      </w:r>
      <w:r>
        <w:tab/>
        <w:t>Complément_distribution_Récepteur</w:t>
      </w:r>
    </w:p>
    <w:p w14:paraId="403AFB14" w14:textId="77777777" w:rsidR="00C817BA" w:rsidRDefault="00C817BA" w:rsidP="002002CF">
      <w:pPr>
        <w:pStyle w:val="StyleCCts"/>
      </w:pPr>
      <w:r>
        <w:tab/>
        <w:t>3042</w:t>
      </w:r>
      <w:r>
        <w:tab/>
        <w:t>Rue et numéro ou boîte postale</w:t>
      </w:r>
      <w:r>
        <w:tab/>
        <w:t>D</w:t>
      </w:r>
      <w:r>
        <w:tab/>
        <w:t>an..35</w:t>
      </w:r>
      <w:r>
        <w:tab/>
        <w:t>Lieu_dit_hameau_Récepteur_CEC</w:t>
      </w:r>
    </w:p>
    <w:p w14:paraId="31BEF2FA" w14:textId="77777777" w:rsidR="00C817BA" w:rsidRDefault="00C817BA" w:rsidP="002002CF">
      <w:pPr>
        <w:pStyle w:val="StyleCICts"/>
      </w:pPr>
      <w:r>
        <w:tab/>
        <w:t>3042</w:t>
      </w:r>
      <w:r>
        <w:tab/>
        <w:t>Rue et numéro ou boîte postale</w:t>
      </w:r>
      <w:r>
        <w:tab/>
        <w:t>N</w:t>
      </w:r>
      <w:r>
        <w:tab/>
        <w:t>an..35</w:t>
      </w:r>
    </w:p>
    <w:p w14:paraId="057C29F4" w14:textId="77777777" w:rsidR="00C817BA" w:rsidRDefault="00C817BA" w:rsidP="002002CF">
      <w:pPr>
        <w:pStyle w:val="StyleCCts"/>
      </w:pPr>
      <w:r>
        <w:t>3164</w:t>
      </w:r>
      <w:r>
        <w:tab/>
        <w:t>NOM DE LA VILLE</w:t>
      </w:r>
      <w:r>
        <w:tab/>
        <w:t>R</w:t>
      </w:r>
      <w:r>
        <w:tab/>
        <w:t>an..35</w:t>
      </w:r>
      <w:r>
        <w:tab/>
        <w:t>Ville_Récepteur_CEC</w:t>
      </w:r>
    </w:p>
    <w:p w14:paraId="076233E9" w14:textId="77777777" w:rsidR="00C817BA" w:rsidRDefault="00C817BA" w:rsidP="002002CF">
      <w:pPr>
        <w:pStyle w:val="StyleCICts"/>
      </w:pPr>
      <w:r>
        <w:t>C819</w:t>
      </w:r>
      <w:r>
        <w:tab/>
        <w:t>INFO. DETAILLEES SUR UNE DIV. TERRIT. D'UN PAYS</w:t>
      </w:r>
      <w:r>
        <w:tab/>
        <w:t>N</w:t>
      </w:r>
    </w:p>
    <w:p w14:paraId="5D6E22F2" w14:textId="77777777" w:rsidR="00C817BA" w:rsidRDefault="00C817BA" w:rsidP="002002CF">
      <w:pPr>
        <w:pStyle w:val="StyleCICts"/>
      </w:pPr>
      <w:r>
        <w:tab/>
        <w:t>3229</w:t>
      </w:r>
      <w:r>
        <w:tab/>
        <w:t>Identification de la division territoriale</w:t>
      </w:r>
      <w:r>
        <w:tab/>
        <w:t>N</w:t>
      </w:r>
      <w:r>
        <w:tab/>
        <w:t>an..9</w:t>
      </w:r>
    </w:p>
    <w:p w14:paraId="653F8BAF" w14:textId="77777777" w:rsidR="00C817BA" w:rsidRDefault="00C817BA" w:rsidP="002002CF">
      <w:pPr>
        <w:pStyle w:val="StyleCIfin"/>
      </w:pPr>
      <w:r>
        <w:tab/>
        <w:t>1131</w:t>
      </w:r>
      <w:r>
        <w:tab/>
        <w:t>Qlt de la liste des codes</w:t>
      </w:r>
      <w:r>
        <w:tab/>
        <w:t>N</w:t>
      </w:r>
      <w:r>
        <w:tab/>
        <w:t>an..17</w:t>
      </w:r>
    </w:p>
    <w:p w14:paraId="51DE9662" w14:textId="77777777" w:rsidR="00C817BA" w:rsidRDefault="00C817BA" w:rsidP="002002CF">
      <w:pPr>
        <w:pStyle w:val="StyleCIdbut"/>
      </w:pPr>
      <w:r>
        <w:tab/>
        <w:t>3055</w:t>
      </w:r>
      <w:r>
        <w:tab/>
        <w:t>Org. responsable de la liste de codes (code)</w:t>
      </w:r>
      <w:r>
        <w:tab/>
        <w:t>N</w:t>
      </w:r>
      <w:r>
        <w:tab/>
        <w:t>an..3</w:t>
      </w:r>
    </w:p>
    <w:p w14:paraId="633C1753" w14:textId="77777777" w:rsidR="00C817BA" w:rsidRDefault="00C817BA" w:rsidP="002002CF">
      <w:pPr>
        <w:pStyle w:val="StyleCICts"/>
      </w:pPr>
      <w:r>
        <w:tab/>
        <w:t>3228</w:t>
      </w:r>
      <w:r>
        <w:tab/>
        <w:t>Division territoriale du pays</w:t>
      </w:r>
      <w:r>
        <w:tab/>
        <w:t>N</w:t>
      </w:r>
      <w:r>
        <w:tab/>
        <w:t>an..35</w:t>
      </w:r>
    </w:p>
    <w:p w14:paraId="1357B04F" w14:textId="77777777" w:rsidR="00C817BA" w:rsidRDefault="00C817BA" w:rsidP="002002CF">
      <w:pPr>
        <w:pStyle w:val="StyleCCts"/>
      </w:pPr>
      <w:r>
        <w:t>3251</w:t>
      </w:r>
      <w:r>
        <w:tab/>
        <w:t>CODE POSTAL</w:t>
      </w:r>
      <w:r>
        <w:tab/>
        <w:t>R</w:t>
      </w:r>
      <w:r>
        <w:tab/>
        <w:t>an..17</w:t>
      </w:r>
      <w:r>
        <w:tab/>
        <w:t>Code_postal_Récepteur_CEC</w:t>
      </w:r>
    </w:p>
    <w:p w14:paraId="2613826B" w14:textId="77777777" w:rsidR="00C817BA" w:rsidRPr="00465279" w:rsidRDefault="00C817BA" w:rsidP="002002CF">
      <w:pPr>
        <w:pStyle w:val="StyleCFin"/>
      </w:pPr>
      <w:r w:rsidRPr="00465279">
        <w:t>3207</w:t>
      </w:r>
      <w:r w:rsidRPr="00465279">
        <w:tab/>
        <w:t>PAYS (CODE)</w:t>
      </w:r>
      <w:r w:rsidRPr="00465279">
        <w:tab/>
        <w:t>D</w:t>
      </w:r>
      <w:r w:rsidRPr="00465279">
        <w:tab/>
        <w:t>an..3</w:t>
      </w:r>
      <w:r w:rsidRPr="00465279">
        <w:tab/>
        <w:t>Code_pays_Récepteur</w:t>
      </w:r>
      <w:r>
        <w:t>_CEC</w:t>
      </w:r>
    </w:p>
    <w:p w14:paraId="557F13CB" w14:textId="77777777" w:rsidR="00C817BA" w:rsidRPr="005B3D72" w:rsidRDefault="00C817BA" w:rsidP="00806A06">
      <w:pPr>
        <w:pStyle w:val="StyleNT"/>
      </w:pPr>
      <w:r w:rsidRPr="005B3D72">
        <w:t xml:space="preserve">Notes explicatives : Les informations de structure indiquées ci-après sont un rappel des règles applicables aux données à destination de la </w:t>
      </w:r>
      <w:r>
        <w:t>DGFiP</w:t>
      </w:r>
      <w:r w:rsidRPr="005B3D72">
        <w:t>. Il faut s’assurer de la compatibilité des informations en fonction du destinataire.</w:t>
      </w:r>
    </w:p>
    <w:p w14:paraId="0727332F" w14:textId="77777777" w:rsidR="00C817BA" w:rsidRDefault="00C817BA">
      <w:pPr>
        <w:pStyle w:val="StyleN"/>
      </w:pPr>
    </w:p>
    <w:p w14:paraId="05E33CCA" w14:textId="77777777" w:rsidR="00C817BA" w:rsidRDefault="00C817BA" w:rsidP="009C4176">
      <w:pPr>
        <w:pStyle w:val="StyleN"/>
      </w:pPr>
      <w:r>
        <w:t>Segment obligatoire</w:t>
      </w:r>
    </w:p>
    <w:p w14:paraId="799FB306" w14:textId="77777777" w:rsidR="00C817BA" w:rsidRDefault="00C817BA" w:rsidP="009C4176">
      <w:pPr>
        <w:pStyle w:val="StyleN"/>
      </w:pPr>
    </w:p>
    <w:p w14:paraId="7EA3DC5F" w14:textId="77777777" w:rsidR="00C817BA" w:rsidRPr="009C4176" w:rsidRDefault="00C817BA" w:rsidP="009C4176">
      <w:pPr>
        <w:pStyle w:val="StyleN"/>
      </w:pPr>
      <w:r w:rsidRPr="005B3D72">
        <w:rPr>
          <w:b/>
          <w:bCs/>
        </w:rPr>
        <w:t>Donnée C082</w:t>
      </w:r>
    </w:p>
    <w:p w14:paraId="6F4A17A1" w14:textId="77777777" w:rsidR="00C817BA" w:rsidRDefault="00C817BA" w:rsidP="005B3D72">
      <w:pPr>
        <w:pStyle w:val="StyleN"/>
      </w:pPr>
      <w:r>
        <w:t>Format et longueur donnée 3039 = an14</w:t>
      </w:r>
    </w:p>
    <w:p w14:paraId="087963B8" w14:textId="77777777" w:rsidR="00C817BA" w:rsidRPr="009C4176" w:rsidRDefault="00C817BA" w:rsidP="005B3D72">
      <w:pPr>
        <w:pStyle w:val="StyleN"/>
      </w:pPr>
    </w:p>
    <w:p w14:paraId="33F3306F" w14:textId="77777777" w:rsidR="00C817BA" w:rsidRPr="005B3D72" w:rsidRDefault="00C817BA" w:rsidP="005B3D72">
      <w:pPr>
        <w:pStyle w:val="StyleN"/>
        <w:rPr>
          <w:b/>
          <w:bCs/>
        </w:rPr>
      </w:pPr>
      <w:r w:rsidRPr="005B3D72">
        <w:rPr>
          <w:b/>
          <w:bCs/>
        </w:rPr>
        <w:t>Donnée 3039</w:t>
      </w:r>
    </w:p>
    <w:p w14:paraId="1395DAB5" w14:textId="77777777" w:rsidR="00C817BA" w:rsidRDefault="00C817BA">
      <w:pPr>
        <w:pStyle w:val="StyleN"/>
      </w:pPr>
    </w:p>
    <w:p w14:paraId="76F4170F" w14:textId="77777777" w:rsidR="00C817BA" w:rsidRPr="005B3D72" w:rsidRDefault="00C817BA" w:rsidP="009C4176">
      <w:pPr>
        <w:pStyle w:val="StyleN"/>
        <w:tabs>
          <w:tab w:val="clear" w:pos="2694"/>
          <w:tab w:val="left" w:pos="1276"/>
          <w:tab w:val="left" w:pos="4820"/>
          <w:tab w:val="left" w:pos="7230"/>
          <w:tab w:val="left" w:pos="8364"/>
        </w:tabs>
        <w:rPr>
          <w:b/>
          <w:bCs/>
        </w:rPr>
      </w:pPr>
      <w:r w:rsidRPr="005B3D72">
        <w:rPr>
          <w:b/>
          <w:bCs/>
        </w:rPr>
        <w:t>3035</w:t>
      </w:r>
      <w:r w:rsidRPr="005B3D72">
        <w:rPr>
          <w:b/>
          <w:bCs/>
        </w:rPr>
        <w:tab/>
        <w:t>Destinataire en clair</w:t>
      </w:r>
      <w:r w:rsidRPr="005B3D72">
        <w:rPr>
          <w:b/>
          <w:bCs/>
        </w:rPr>
        <w:tab/>
        <w:t>Type d’identification</w:t>
      </w:r>
      <w:r w:rsidRPr="005B3D72">
        <w:rPr>
          <w:b/>
          <w:bCs/>
        </w:rPr>
        <w:tab/>
        <w:t>1131</w:t>
      </w:r>
      <w:r w:rsidRPr="005B3D72">
        <w:rPr>
          <w:b/>
          <w:bCs/>
        </w:rPr>
        <w:tab/>
        <w:t>3055</w:t>
      </w:r>
    </w:p>
    <w:p w14:paraId="0D259B54" w14:textId="77777777" w:rsidR="00C817BA" w:rsidRDefault="00C817BA">
      <w:pPr>
        <w:pStyle w:val="StyleN"/>
        <w:tabs>
          <w:tab w:val="clear" w:pos="2694"/>
          <w:tab w:val="left" w:pos="1134"/>
          <w:tab w:val="center" w:pos="5670"/>
          <w:tab w:val="center" w:pos="7371"/>
          <w:tab w:val="center" w:pos="8505"/>
        </w:tabs>
      </w:pPr>
      <w:r>
        <w:t>MR</w:t>
      </w:r>
      <w:r>
        <w:tab/>
        <w:t>Cabinet d’expertise comptable</w:t>
      </w:r>
      <w:r>
        <w:tab/>
        <w:t>N° SIRET</w:t>
      </w:r>
      <w:r>
        <w:tab/>
        <w:t>100</w:t>
      </w:r>
      <w:r>
        <w:tab/>
        <w:t>107</w:t>
      </w:r>
    </w:p>
    <w:p w14:paraId="76C4A92C" w14:textId="77777777" w:rsidR="00C817BA" w:rsidRDefault="00C817BA">
      <w:pPr>
        <w:pStyle w:val="StyleN"/>
      </w:pPr>
    </w:p>
    <w:p w14:paraId="719AFE02" w14:textId="77777777" w:rsidR="00C817BA" w:rsidRPr="005B3D72" w:rsidRDefault="00C817BA" w:rsidP="005B3D72">
      <w:pPr>
        <w:pStyle w:val="StyleN"/>
        <w:rPr>
          <w:b/>
          <w:bCs/>
        </w:rPr>
      </w:pPr>
      <w:r w:rsidRPr="005B3D72">
        <w:rPr>
          <w:b/>
          <w:bCs/>
        </w:rPr>
        <w:t>Donnée C059</w:t>
      </w:r>
    </w:p>
    <w:p w14:paraId="620F8AD6" w14:textId="77777777" w:rsidR="00C817BA" w:rsidRDefault="00C817BA">
      <w:pPr>
        <w:pStyle w:val="StyleN"/>
      </w:pPr>
      <w:r>
        <w:t>3 occurrences de la donnée 3042 (Rue)</w:t>
      </w:r>
    </w:p>
    <w:p w14:paraId="094E142E" w14:textId="77777777" w:rsidR="00C817BA" w:rsidRDefault="00C817BA">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368D36C" w14:textId="77777777" w:rsidR="00C817BA" w:rsidRDefault="00C817BA">
      <w:pPr>
        <w:pStyle w:val="StyleN"/>
      </w:pPr>
      <w:r>
        <w:t xml:space="preserve">La 2nde : Complément distribution </w:t>
      </w:r>
    </w:p>
    <w:p w14:paraId="37839E3E" w14:textId="77777777" w:rsidR="00C817BA" w:rsidRDefault="00C817BA">
      <w:pPr>
        <w:pStyle w:val="StyleN"/>
      </w:pPr>
      <w:r>
        <w:t xml:space="preserve">La 3ème : Lieu-dit, hameau </w:t>
      </w:r>
    </w:p>
    <w:p w14:paraId="4F5A795A" w14:textId="77777777" w:rsidR="00C817BA" w:rsidRPr="009C4176" w:rsidRDefault="00C817BA" w:rsidP="005B3D72">
      <w:pPr>
        <w:pStyle w:val="StyleN"/>
      </w:pPr>
    </w:p>
    <w:p w14:paraId="5CEE60D0" w14:textId="77777777" w:rsidR="00C817BA" w:rsidRDefault="00C817BA">
      <w:pPr>
        <w:pStyle w:val="StyleN"/>
      </w:pPr>
      <w:r>
        <w:t>NB : Si l'adresse ne comporte pas de numéro et nom voie, la valeur "0000" sera portée dans la zone "N° voie", soit dans les 4 premières positions dans la 1</w:t>
      </w:r>
      <w:r w:rsidRPr="00F014F4">
        <w:t>ère</w:t>
      </w:r>
      <w:r>
        <w:t xml:space="preserve"> occurrence de 3042.  </w:t>
      </w:r>
    </w:p>
    <w:p w14:paraId="4004F3B7" w14:textId="77777777" w:rsidR="00C817BA" w:rsidRDefault="00C817BA">
      <w:pPr>
        <w:pStyle w:val="StyleN"/>
      </w:pPr>
      <w:r>
        <w:t>Ainsi la 1</w:t>
      </w:r>
      <w:r w:rsidRPr="00F014F4">
        <w:t>ère</w:t>
      </w:r>
      <w:r>
        <w:t xml:space="preserve"> occurrence de 3042 (obligatoire) est servie et les contrôles formels ne généreront pas de rejet.</w:t>
      </w:r>
    </w:p>
    <w:p w14:paraId="19067964" w14:textId="77777777" w:rsidR="00C817BA" w:rsidRDefault="00C817BA" w:rsidP="002002CF"/>
    <w:p w14:paraId="286BB6DD" w14:textId="77777777" w:rsidR="00C817BA" w:rsidRPr="0075265D" w:rsidRDefault="00C817BA" w:rsidP="002002CF">
      <w:pPr>
        <w:pStyle w:val="StyleN"/>
        <w:rPr>
          <w:b/>
          <w:bCs/>
        </w:rPr>
      </w:pPr>
      <w:r>
        <w:rPr>
          <w:b/>
          <w:bCs/>
        </w:rPr>
        <w:t>Donnée 3207</w:t>
      </w:r>
    </w:p>
    <w:p w14:paraId="47530557" w14:textId="77777777" w:rsidR="00C817BA" w:rsidRDefault="00C817BA" w:rsidP="00F014F4">
      <w:pPr>
        <w:pStyle w:val="StyleN"/>
      </w:pPr>
      <w:r>
        <w:t>Le code pays ISO 3166 (2 c), à renseigner si différent de FR (France). Voir liste des codes pays dans volume 3Z commun à toutes les téléprocédures.</w:t>
      </w:r>
    </w:p>
    <w:p w14:paraId="5700B844" w14:textId="77777777" w:rsidR="00C817BA" w:rsidRPr="00DB03FB" w:rsidRDefault="00C817BA" w:rsidP="002002CF"/>
    <w:p w14:paraId="51A9E47D" w14:textId="77777777" w:rsidR="00C817BA" w:rsidRDefault="00C817BA" w:rsidP="005B3D7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817BA" w14:paraId="2719EC1D" w14:textId="77777777">
        <w:tc>
          <w:tcPr>
            <w:tcW w:w="774" w:type="dxa"/>
          </w:tcPr>
          <w:p w14:paraId="7DAF7CCD" w14:textId="77777777" w:rsidR="00C817BA" w:rsidRPr="00742954" w:rsidRDefault="00C817BA" w:rsidP="003B17C4">
            <w:pPr>
              <w:rPr>
                <w:b/>
                <w:bCs/>
                <w:lang w:val="nl-NL"/>
              </w:rPr>
            </w:pPr>
            <w:r w:rsidRPr="00C8313A">
              <w:br w:type="page"/>
            </w:r>
            <w:r w:rsidRPr="00C8313A">
              <w:br w:type="page"/>
            </w:r>
            <w:r w:rsidRPr="00C8313A">
              <w:br w:type="page"/>
            </w:r>
            <w:r w:rsidRPr="00C8313A">
              <w:br w:type="page"/>
            </w:r>
            <w:r w:rsidRPr="00C8313A">
              <w:br w:type="page"/>
            </w:r>
            <w:r w:rsidRPr="00C8313A">
              <w:br w:type="page"/>
            </w:r>
            <w:r w:rsidRPr="00C8313A">
              <w:br w:type="page"/>
            </w:r>
            <w:r w:rsidRPr="00C8313A">
              <w:br w:type="page"/>
            </w:r>
            <w:r w:rsidRPr="00742954">
              <w:rPr>
                <w:b/>
                <w:bCs/>
                <w:lang w:val="nl-NL"/>
              </w:rPr>
              <w:t>G1</w:t>
            </w:r>
          </w:p>
        </w:tc>
        <w:tc>
          <w:tcPr>
            <w:tcW w:w="6030" w:type="dxa"/>
            <w:tcBorders>
              <w:left w:val="nil"/>
            </w:tcBorders>
          </w:tcPr>
          <w:p w14:paraId="5053CC2B" w14:textId="77777777" w:rsidR="00C817BA" w:rsidRDefault="00C817BA" w:rsidP="003B17C4">
            <w:pPr>
              <w:rPr>
                <w:b/>
                <w:lang w:val="nl-NL"/>
              </w:rPr>
            </w:pPr>
            <w:r w:rsidRPr="003B17C4">
              <w:t>NAD-</w:t>
            </w:r>
            <w:r w:rsidRPr="00742954">
              <w:rPr>
                <w:b/>
                <w:bCs/>
                <w:lang w:val="nl-NL"/>
              </w:rPr>
              <w:t>RFF</w:t>
            </w:r>
          </w:p>
        </w:tc>
        <w:tc>
          <w:tcPr>
            <w:tcW w:w="851" w:type="dxa"/>
            <w:tcBorders>
              <w:left w:val="nil"/>
            </w:tcBorders>
          </w:tcPr>
          <w:p w14:paraId="39CC65AA" w14:textId="77777777" w:rsidR="00C817BA" w:rsidRDefault="00C817BA" w:rsidP="003B17C4">
            <w:pPr>
              <w:rPr>
                <w:lang w:val="en-GB"/>
              </w:rPr>
            </w:pPr>
            <w:r>
              <w:rPr>
                <w:lang w:val="en-GB"/>
              </w:rPr>
              <w:t>R</w:t>
            </w:r>
          </w:p>
        </w:tc>
        <w:tc>
          <w:tcPr>
            <w:tcW w:w="1063" w:type="dxa"/>
            <w:tcBorders>
              <w:left w:val="nil"/>
            </w:tcBorders>
          </w:tcPr>
          <w:p w14:paraId="7164EEA4" w14:textId="77777777" w:rsidR="00C817BA" w:rsidRDefault="00C817BA" w:rsidP="003B17C4">
            <w:pPr>
              <w:rPr>
                <w:lang w:val="en-GB"/>
              </w:rPr>
            </w:pPr>
            <w:r>
              <w:rPr>
                <w:lang w:val="en-GB"/>
              </w:rPr>
              <w:t>5</w:t>
            </w:r>
          </w:p>
        </w:tc>
        <w:tc>
          <w:tcPr>
            <w:tcW w:w="1063" w:type="dxa"/>
            <w:tcBorders>
              <w:left w:val="nil"/>
            </w:tcBorders>
          </w:tcPr>
          <w:p w14:paraId="4823F925" w14:textId="77777777" w:rsidR="00C817BA" w:rsidRPr="00742954" w:rsidRDefault="00C817BA" w:rsidP="003B17C4">
            <w:pPr>
              <w:rPr>
                <w:b/>
                <w:bCs/>
                <w:lang w:val="en-GB"/>
              </w:rPr>
            </w:pPr>
            <w:r w:rsidRPr="00742954">
              <w:rPr>
                <w:b/>
                <w:bCs/>
                <w:lang w:val="en-GB"/>
              </w:rPr>
              <w:t>5</w:t>
            </w:r>
          </w:p>
        </w:tc>
      </w:tr>
    </w:tbl>
    <w:p w14:paraId="2883EF0D" w14:textId="77777777" w:rsidR="00C817BA" w:rsidRDefault="00C817B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8768961" w14:textId="77777777" w:rsidR="00C817BA" w:rsidRDefault="00C817BA">
      <w:pPr>
        <w:pStyle w:val="StyleI"/>
      </w:pPr>
      <w:r>
        <w:t>Fonction : Segment conditionnel pour indiquer le numéro de référence interne du dossier chez le destinataire.</w:t>
      </w:r>
    </w:p>
    <w:p w14:paraId="26814F44" w14:textId="77777777" w:rsidR="00C817BA" w:rsidRDefault="00C817BA"/>
    <w:p w14:paraId="49CAB54D" w14:textId="77777777" w:rsidR="00C817BA" w:rsidRDefault="00C817BA">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009A1D66" w14:textId="77777777" w:rsidR="00C817BA" w:rsidRDefault="00C817BA" w:rsidP="002002CF">
      <w:pPr>
        <w:pStyle w:val="StyleCdbut"/>
        <w:rPr>
          <w:lang w:val="en-GB"/>
        </w:rPr>
      </w:pPr>
      <w:r>
        <w:rPr>
          <w:lang w:val="en-GB"/>
        </w:rPr>
        <w:t>C506</w:t>
      </w:r>
      <w:r>
        <w:rPr>
          <w:lang w:val="en-GB"/>
        </w:rPr>
        <w:tab/>
        <w:t>REFERENCE</w:t>
      </w:r>
      <w:r>
        <w:rPr>
          <w:lang w:val="en-GB"/>
        </w:rPr>
        <w:tab/>
        <w:t>M</w:t>
      </w:r>
      <w:r>
        <w:rPr>
          <w:lang w:val="en-GB"/>
        </w:rPr>
        <w:tab/>
      </w:r>
    </w:p>
    <w:p w14:paraId="33667E0A" w14:textId="77777777" w:rsidR="00C817BA" w:rsidRDefault="00C817BA" w:rsidP="002002CF">
      <w:pPr>
        <w:pStyle w:val="StyleCCts"/>
      </w:pPr>
      <w:r w:rsidRPr="00B675DE">
        <w:rPr>
          <w:lang w:val="en-GB"/>
        </w:rPr>
        <w:tab/>
      </w:r>
      <w:r>
        <w:t>1153</w:t>
      </w:r>
      <w:r>
        <w:tab/>
        <w:t>Qlt de la référence</w:t>
      </w:r>
      <w:r>
        <w:tab/>
        <w:t>M</w:t>
      </w:r>
      <w:r>
        <w:tab/>
        <w:t>an..3</w:t>
      </w:r>
      <w:r>
        <w:tab/>
        <w:t>ACD = Numéro de référence du dossier chez le Récepteur</w:t>
      </w:r>
    </w:p>
    <w:p w14:paraId="7DFE1102" w14:textId="77777777" w:rsidR="00C817BA" w:rsidRDefault="00C817BA" w:rsidP="002002CF">
      <w:pPr>
        <w:pStyle w:val="StyleCCts"/>
      </w:pPr>
      <w:r>
        <w:tab/>
        <w:t>1154</w:t>
      </w:r>
      <w:r>
        <w:tab/>
        <w:t>Numéro de la référence</w:t>
      </w:r>
      <w:r>
        <w:tab/>
        <w:t>R</w:t>
      </w:r>
      <w:r>
        <w:tab/>
        <w:t>an..70</w:t>
      </w:r>
      <w:r>
        <w:tab/>
        <w:t>N°_référence_interne_Récepteur</w:t>
      </w:r>
    </w:p>
    <w:p w14:paraId="16DF7B18" w14:textId="77777777" w:rsidR="00C817BA" w:rsidRDefault="00C817BA" w:rsidP="002002CF">
      <w:pPr>
        <w:pStyle w:val="StyleCICts"/>
      </w:pPr>
      <w:r>
        <w:tab/>
        <w:t>1156</w:t>
      </w:r>
      <w:r>
        <w:tab/>
        <w:t>Numéro de la ligne</w:t>
      </w:r>
      <w:r>
        <w:tab/>
        <w:t>N</w:t>
      </w:r>
      <w:r>
        <w:tab/>
        <w:t>an..6</w:t>
      </w:r>
    </w:p>
    <w:p w14:paraId="1681FF3E" w14:textId="77777777" w:rsidR="00C817BA" w:rsidRDefault="00C817BA" w:rsidP="002002CF">
      <w:pPr>
        <w:pStyle w:val="StyleCICts"/>
      </w:pPr>
      <w:r>
        <w:tab/>
        <w:t>4000</w:t>
      </w:r>
      <w:r>
        <w:tab/>
        <w:t>Numéro de version de la référence</w:t>
      </w:r>
      <w:r>
        <w:tab/>
        <w:t>N</w:t>
      </w:r>
      <w:r>
        <w:tab/>
        <w:t>an..35</w:t>
      </w:r>
    </w:p>
    <w:p w14:paraId="1429B7DB" w14:textId="77777777" w:rsidR="00C817BA" w:rsidRDefault="00C817BA" w:rsidP="002002CF">
      <w:pPr>
        <w:pStyle w:val="StyleCIfin"/>
      </w:pPr>
      <w:r>
        <w:tab/>
        <w:t>1060</w:t>
      </w:r>
      <w:r>
        <w:tab/>
        <w:t>Numéro de révision</w:t>
      </w:r>
      <w:r>
        <w:tab/>
        <w:t>N</w:t>
      </w:r>
      <w:r>
        <w:tab/>
        <w:t>an..6</w:t>
      </w:r>
    </w:p>
    <w:p w14:paraId="1F7F073B" w14:textId="77777777" w:rsidR="00C817BA" w:rsidRDefault="00C817BA">
      <w:pPr>
        <w:pStyle w:val="StyleN"/>
      </w:pPr>
    </w:p>
    <w:p w14:paraId="67451E86" w14:textId="77777777" w:rsidR="00C817BA" w:rsidRDefault="00C817BA">
      <w:pPr>
        <w:pStyle w:val="StyleN"/>
      </w:pPr>
    </w:p>
    <w:p w14:paraId="61B0EE71" w14:textId="77777777" w:rsidR="00C817BA" w:rsidRPr="001F4BC9" w:rsidRDefault="00C817BA" w:rsidP="00C817BA">
      <w:pPr>
        <w:pStyle w:val="Titre4"/>
        <w:numPr>
          <w:ilvl w:val="3"/>
          <w:numId w:val="9"/>
        </w:numPr>
      </w:pPr>
      <w:r>
        <w:br w:type="page"/>
      </w:r>
      <w:bookmarkStart w:id="124" w:name="_Toc92185068"/>
      <w:bookmarkStart w:id="125" w:name="_Toc251679453"/>
      <w:bookmarkStart w:id="126" w:name="_Toc310860824"/>
      <w:bookmarkStart w:id="127" w:name="_Toc88471021"/>
      <w:r w:rsidRPr="001F4BC9">
        <w:t>Sections Détail et Résumé</w:t>
      </w:r>
      <w:bookmarkEnd w:id="124"/>
      <w:bookmarkEnd w:id="125"/>
      <w:bookmarkEnd w:id="126"/>
      <w:bookmarkEnd w:id="127"/>
    </w:p>
    <w:p w14:paraId="5BB8573D" w14:textId="77777777" w:rsidR="00C817BA" w:rsidRDefault="00C817BA" w:rsidP="004D745D"/>
    <w:p w14:paraId="49F7B878" w14:textId="77777777" w:rsidR="00C817BA" w:rsidRDefault="00C817BA" w:rsidP="00742954">
      <w:pPr>
        <w:rPr>
          <w:rFonts w:ascii="Arial" w:hAnsi="Arial" w:cs="Arial"/>
          <w:sz w:val="24"/>
          <w:szCs w:val="24"/>
        </w:rPr>
      </w:pPr>
      <w:r w:rsidRPr="00742954">
        <w:rPr>
          <w:rFonts w:ascii="Arial" w:hAnsi="Arial" w:cs="Arial"/>
          <w:sz w:val="24"/>
          <w:szCs w:val="24"/>
        </w:rPr>
        <w:t>Voir le GUM du message INFENT D</w:t>
      </w:r>
      <w:r>
        <w:rPr>
          <w:rFonts w:ascii="Arial" w:hAnsi="Arial" w:cs="Arial"/>
          <w:sz w:val="24"/>
        </w:rPr>
        <w:t>C</w:t>
      </w:r>
      <w:r w:rsidRPr="00742954">
        <w:rPr>
          <w:rFonts w:ascii="Arial" w:hAnsi="Arial" w:cs="Arial"/>
          <w:sz w:val="24"/>
          <w:szCs w:val="24"/>
        </w:rPr>
        <w:t xml:space="preserve"> décrit dans le volume 4 chapitre 2 section 4 et le dictionnaire des données décrit dans le volume 3</w:t>
      </w:r>
    </w:p>
    <w:p w14:paraId="3F6CB05B" w14:textId="77777777" w:rsidR="00C817BA" w:rsidRDefault="00C817BA"/>
    <w:p w14:paraId="47B667F4" w14:textId="77777777" w:rsidR="00C817BA" w:rsidRDefault="00C817BA"/>
    <w:p w14:paraId="3BBECDC3" w14:textId="77777777" w:rsidR="00C817BA" w:rsidRDefault="00C817BA"/>
    <w:p w14:paraId="21E88EAE" w14:textId="77777777" w:rsidR="00C817BA" w:rsidRDefault="00C817BA"/>
    <w:p w14:paraId="71B65EB5" w14:textId="77777777" w:rsidR="00C817BA" w:rsidRDefault="00C817BA"/>
    <w:p w14:paraId="7C5C3A1D" w14:textId="77777777" w:rsidR="00C817BA" w:rsidRDefault="00C817BA"/>
    <w:p w14:paraId="792E6E2E" w14:textId="77777777" w:rsidR="00C817BA" w:rsidRDefault="00C817BA"/>
    <w:p w14:paraId="0545E076" w14:textId="77777777" w:rsidR="00C817BA" w:rsidRDefault="00C817BA"/>
    <w:p w14:paraId="64C0CB2F" w14:textId="77777777" w:rsidR="00C817BA" w:rsidRDefault="00C817BA"/>
    <w:p w14:paraId="533FAC61" w14:textId="77777777" w:rsidR="00C817BA" w:rsidRDefault="00C817BA"/>
    <w:p w14:paraId="4CC4EB11" w14:textId="77777777" w:rsidR="00C817BA" w:rsidRDefault="00C817BA"/>
    <w:p w14:paraId="397ABF3F" w14:textId="77777777" w:rsidR="00C817BA" w:rsidRDefault="00C817BA"/>
    <w:p w14:paraId="3507A616" w14:textId="77777777" w:rsidR="00C817BA" w:rsidRDefault="00C817BA"/>
    <w:p w14:paraId="017B5770" w14:textId="77777777" w:rsidR="00C817BA" w:rsidRDefault="00C817BA"/>
    <w:p w14:paraId="73D61510" w14:textId="77777777" w:rsidR="00C817BA" w:rsidRDefault="00C817BA"/>
    <w:p w14:paraId="76F2FB8D" w14:textId="77777777" w:rsidR="00C817BA" w:rsidRDefault="00C817BA"/>
    <w:p w14:paraId="62A93573" w14:textId="77777777" w:rsidR="00C817BA" w:rsidRDefault="00C817BA"/>
    <w:p w14:paraId="107465E8" w14:textId="77777777" w:rsidR="00C817BA" w:rsidRDefault="00C817BA"/>
    <w:p w14:paraId="5C7622B0" w14:textId="77777777" w:rsidR="00C817BA" w:rsidRDefault="00C817BA"/>
    <w:p w14:paraId="3B1D96A0" w14:textId="77777777" w:rsidR="00C817BA" w:rsidRDefault="00C817BA"/>
    <w:p w14:paraId="7928460C" w14:textId="77777777" w:rsidR="00C817BA" w:rsidRDefault="00C817BA"/>
    <w:p w14:paraId="191436F8" w14:textId="77777777" w:rsidR="00C817BA" w:rsidRDefault="00C817BA"/>
    <w:p w14:paraId="378D7E45" w14:textId="77777777" w:rsidR="00C817BA" w:rsidRDefault="00C817BA"/>
    <w:p w14:paraId="4A31DD0E" w14:textId="77777777" w:rsidR="00C817BA" w:rsidRDefault="00C817BA"/>
    <w:p w14:paraId="75FA4091" w14:textId="77777777" w:rsidR="00C817BA" w:rsidRDefault="00C817BA"/>
    <w:p w14:paraId="1C8BFCC1" w14:textId="77777777" w:rsidR="00C817BA" w:rsidRDefault="00C817BA"/>
    <w:p w14:paraId="416C382D" w14:textId="77777777" w:rsidR="00C817BA" w:rsidRDefault="00C817BA"/>
    <w:p w14:paraId="6FB3FBCC" w14:textId="77777777" w:rsidR="00C817BA" w:rsidRDefault="00C817BA"/>
    <w:p w14:paraId="66CFBF10" w14:textId="77777777" w:rsidR="00C817BA" w:rsidRDefault="00C817BA"/>
    <w:p w14:paraId="4AE1AFB0" w14:textId="77777777" w:rsidR="00C817BA" w:rsidRDefault="00C817BA"/>
    <w:p w14:paraId="4F1DDBD6" w14:textId="77777777" w:rsidR="00C817BA" w:rsidRDefault="00C817BA"/>
    <w:p w14:paraId="478785F8" w14:textId="77777777" w:rsidR="00C817BA" w:rsidRDefault="00C817BA"/>
    <w:p w14:paraId="352B6425" w14:textId="77777777" w:rsidR="00C817BA" w:rsidRDefault="00C817BA"/>
    <w:p w14:paraId="5CADAC3E" w14:textId="77777777" w:rsidR="00C817BA" w:rsidRDefault="00C817BA"/>
    <w:p w14:paraId="0DB5A756" w14:textId="77777777" w:rsidR="00C817BA" w:rsidRDefault="00C817BA"/>
    <w:p w14:paraId="0CE1356F" w14:textId="77777777" w:rsidR="00C817BA" w:rsidRDefault="00C817BA"/>
    <w:p w14:paraId="36CB96BA" w14:textId="77777777" w:rsidR="00C817BA" w:rsidRDefault="00C817BA"/>
    <w:p w14:paraId="3B622846" w14:textId="77777777" w:rsidR="00C817BA" w:rsidRDefault="00C817BA"/>
    <w:p w14:paraId="3FAFE2F1" w14:textId="77777777" w:rsidR="00C817BA" w:rsidRDefault="00C817BA"/>
    <w:p w14:paraId="59A20566" w14:textId="77777777" w:rsidR="00C817BA" w:rsidRDefault="00C817BA"/>
    <w:p w14:paraId="37B60FB1" w14:textId="77777777" w:rsidR="00C817BA" w:rsidRDefault="00C817BA"/>
    <w:p w14:paraId="5E84D9E2" w14:textId="77777777" w:rsidR="00C817BA" w:rsidRDefault="00C817BA"/>
    <w:p w14:paraId="29A7921D" w14:textId="77777777" w:rsidR="00C817BA" w:rsidRDefault="00C817BA"/>
    <w:p w14:paraId="1C9D224D" w14:textId="77777777" w:rsidR="00C817BA" w:rsidRDefault="00C817BA"/>
    <w:p w14:paraId="5339AD8D" w14:textId="77777777" w:rsidR="00C817BA" w:rsidRDefault="00C817BA"/>
    <w:p w14:paraId="66C3E24C" w14:textId="77777777" w:rsidR="00C817BA" w:rsidRDefault="00C817BA"/>
    <w:p w14:paraId="03CD62EB" w14:textId="77777777" w:rsidR="00C817BA" w:rsidRDefault="00C817BA"/>
    <w:p w14:paraId="795874A9" w14:textId="77777777" w:rsidR="00C817BA" w:rsidRDefault="00C817BA"/>
    <w:p w14:paraId="51806670" w14:textId="77777777" w:rsidR="00C817BA" w:rsidRDefault="00C817BA"/>
    <w:p w14:paraId="45E6B805" w14:textId="77777777" w:rsidR="00C817BA" w:rsidRDefault="00C817BA"/>
    <w:p w14:paraId="3F2E6FC8" w14:textId="77777777" w:rsidR="00C817BA" w:rsidRDefault="00C817BA"/>
    <w:p w14:paraId="73832EEF" w14:textId="77777777" w:rsidR="00C817BA" w:rsidRDefault="00C817BA"/>
    <w:p w14:paraId="0AAC7A84" w14:textId="77777777" w:rsidR="00C817BA" w:rsidRDefault="00C817BA"/>
    <w:p w14:paraId="15E4DED1" w14:textId="77777777" w:rsidR="00C817BA" w:rsidRDefault="00C817BA"/>
    <w:p w14:paraId="0844A8A2" w14:textId="77777777" w:rsidR="00C817BA" w:rsidRDefault="00C817BA"/>
    <w:p w14:paraId="4D0604E0" w14:textId="77777777" w:rsidR="00C817BA" w:rsidRDefault="00C817BA"/>
    <w:p w14:paraId="7AF5DDCA" w14:textId="77777777" w:rsidR="00C817BA" w:rsidRDefault="00C817BA">
      <w:pPr>
        <w:sectPr w:rsidR="00C817BA" w:rsidSect="00C817B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851" w:right="851" w:bottom="851" w:left="1418" w:header="567" w:footer="567" w:gutter="0"/>
          <w:paperSrc w:first="4" w:other="4"/>
          <w:cols w:space="720"/>
        </w:sectPr>
      </w:pPr>
    </w:p>
    <w:p w14:paraId="16D56EDA" w14:textId="77777777" w:rsidR="00E337A2" w:rsidRDefault="00E337A2"/>
    <w:sectPr w:rsidR="00E337A2" w:rsidSect="002002CF">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851" w:right="851" w:bottom="851" w:left="1418" w:header="567" w:footer="56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F32C5" w14:textId="77777777" w:rsidR="00FA3081" w:rsidRDefault="00FA3081">
      <w:r>
        <w:separator/>
      </w:r>
    </w:p>
  </w:endnote>
  <w:endnote w:type="continuationSeparator" w:id="0">
    <w:p w14:paraId="0B5B9C4F" w14:textId="77777777" w:rsidR="00FA3081" w:rsidRDefault="00FA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9E348" w14:textId="77777777" w:rsidR="00C817BA" w:rsidRDefault="00C817BA">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26514003" w14:textId="77777777" w:rsidR="00C817BA" w:rsidRDefault="00C817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537F3" w14:textId="77777777" w:rsidR="00C817BA" w:rsidRDefault="00C817BA" w:rsidP="00F9388D">
    <w:pPr>
      <w:ind w:right="360"/>
      <w:rPr>
        <w:rFonts w:ascii="Arial" w:hAnsi="Arial"/>
        <w:sz w:val="18"/>
      </w:rPr>
    </w:pPr>
  </w:p>
  <w:p w14:paraId="729028A3" w14:textId="77777777" w:rsidR="00C817BA" w:rsidRPr="00F9388D" w:rsidRDefault="00C817BA" w:rsidP="00F9388D">
    <w:pPr>
      <w:pBdr>
        <w:top w:val="single" w:sz="6" w:space="1" w:color="auto"/>
      </w:pBdr>
      <w:tabs>
        <w:tab w:val="center" w:pos="4536"/>
        <w:tab w:val="right" w:pos="9639"/>
      </w:tabs>
    </w:pPr>
    <w:ins w:id="131" w:author="Timothée MUGUET" w:date="2025-11-28T15:01:00Z" w16du:dateUtc="2025-11-28T14:01: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TIC27V05.docx</w:t>
    </w:r>
    <w:ins w:id="132" w:author="Timothée MUGUET" w:date="2025-11-28T15:01:00Z" w16du:dateUtc="2025-11-28T14:01:00Z">
      <w:r w:rsidRPr="008A29C7">
        <w:rPr>
          <w:rFonts w:ascii="Arial" w:hAnsi="Arial"/>
          <w:snapToGrid w:val="0"/>
          <w:sz w:val="18"/>
        </w:rPr>
        <w:fldChar w:fldCharType="end"/>
      </w:r>
    </w:ins>
    <w:r>
      <w:rPr>
        <w:rFonts w:ascii="Arial" w:hAnsi="Arial"/>
        <w:sz w:val="18"/>
      </w:rPr>
      <w:tab/>
      <w:t>Volume 5 Chapitre 3</w:t>
    </w:r>
    <w:r>
      <w:rPr>
        <w:rFonts w:ascii="Arial" w:hAnsi="Arial"/>
        <w:sz w:val="18"/>
      </w:rPr>
      <w:tab/>
      <w:t xml:space="preserve">page : </w:t>
    </w:r>
    <w:r w:rsidRPr="008A4FA9">
      <w:rPr>
        <w:rStyle w:val="Numrodepage"/>
        <w:rFonts w:ascii="Arial" w:hAnsi="Arial" w:cs="Arial"/>
        <w:noProof/>
        <w:sz w:val="18"/>
        <w:szCs w:val="18"/>
      </w:rPr>
      <w:fldChar w:fldCharType="begin"/>
    </w:r>
    <w:r w:rsidRPr="008A4FA9">
      <w:rPr>
        <w:rStyle w:val="Numrodepage"/>
        <w:rFonts w:ascii="Arial" w:hAnsi="Arial" w:cs="Arial"/>
        <w:noProof/>
        <w:sz w:val="18"/>
        <w:szCs w:val="18"/>
      </w:rPr>
      <w:instrText xml:space="preserve">PAGE  </w:instrText>
    </w:r>
    <w:r w:rsidRPr="008A4FA9">
      <w:rPr>
        <w:rStyle w:val="Numrodepage"/>
        <w:rFonts w:ascii="Arial" w:hAnsi="Arial" w:cs="Arial"/>
        <w:noProof/>
        <w:sz w:val="18"/>
        <w:szCs w:val="18"/>
      </w:rPr>
      <w:fldChar w:fldCharType="separate"/>
    </w:r>
    <w:r w:rsidRPr="008A4FA9">
      <w:rPr>
        <w:rStyle w:val="Numrodepage"/>
        <w:rFonts w:ascii="Arial" w:hAnsi="Arial" w:cs="Arial"/>
        <w:noProof/>
        <w:sz w:val="18"/>
        <w:szCs w:val="18"/>
      </w:rPr>
      <w:t>71</w:t>
    </w:r>
    <w:r w:rsidRPr="008A4FA9">
      <w:rPr>
        <w:rStyle w:val="Numrodepage"/>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D7DC0" w14:textId="77777777" w:rsidR="00C817BA" w:rsidRDefault="00C817BA"/>
  <w:p w14:paraId="2CBDFB41" w14:textId="77777777" w:rsidR="00C817BA" w:rsidRDefault="00C817BA">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TIC27V05.docx</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0F5CB18D" w14:textId="77777777" w:rsidR="00C817BA" w:rsidRDefault="00C817B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AC1FF" w14:textId="77777777" w:rsidR="004236BC" w:rsidRDefault="004236BC">
    <w:r>
      <w:t xml:space="preserve">page </w:t>
    </w:r>
    <w:r>
      <w:fldChar w:fldCharType="begin"/>
    </w:r>
    <w:r>
      <w:instrText xml:space="preserve"> PAGE </w:instrText>
    </w:r>
    <w:r>
      <w:fldChar w:fldCharType="separate"/>
    </w:r>
    <w:r>
      <w:rPr>
        <w:noProof/>
      </w:rPr>
      <w:t>4</w:t>
    </w:r>
    <w:r>
      <w:fldChar w:fldCharType="end"/>
    </w:r>
    <w:r>
      <w:tab/>
      <w:t>Volume 04 Chapitre 02 Section 04</w:t>
    </w:r>
    <w:r>
      <w:tab/>
      <w:t>EF99V04C02S04.doc</w:t>
    </w:r>
  </w:p>
  <w:p w14:paraId="6E4122E9" w14:textId="77777777" w:rsidR="004236BC" w:rsidRDefault="004236B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20128" w14:textId="77777777" w:rsidR="004236BC" w:rsidRDefault="004236BC" w:rsidP="00F9388D">
    <w:pPr>
      <w:ind w:right="360"/>
      <w:rPr>
        <w:rFonts w:ascii="Arial" w:hAnsi="Arial"/>
        <w:sz w:val="18"/>
      </w:rPr>
    </w:pPr>
  </w:p>
  <w:p w14:paraId="4B832243" w14:textId="77777777" w:rsidR="004236BC" w:rsidRPr="00F9388D" w:rsidRDefault="004236BC" w:rsidP="00F9388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ET17V05.docx</w:t>
    </w:r>
    <w:r w:rsidRPr="008A29C7">
      <w:rPr>
        <w:rFonts w:ascii="Arial" w:hAnsi="Arial"/>
        <w:snapToGrid w:val="0"/>
        <w:sz w:val="18"/>
      </w:rPr>
      <w:fldChar w:fldCharType="end"/>
    </w:r>
    <w:r>
      <w:rPr>
        <w:rFonts w:ascii="Arial" w:hAnsi="Arial"/>
        <w:sz w:val="18"/>
      </w:rPr>
      <w:tab/>
      <w:t>Volume 5 Chapitre 3</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F8B9" w14:textId="77777777" w:rsidR="004236BC" w:rsidRDefault="004236BC"/>
  <w:p w14:paraId="64829E62" w14:textId="77777777" w:rsidR="004236BC" w:rsidRDefault="004236BC">
    <w:pPr>
      <w:pBdr>
        <w:top w:val="single" w:sz="4"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EF03V06C03.doc</w:t>
    </w:r>
    <w:r>
      <w:rPr>
        <w:rFonts w:ascii="Arial" w:hAnsi="Arial"/>
        <w:snapToGrid w:val="0"/>
        <w:sz w:val="18"/>
      </w:rPr>
      <w:fldChar w:fldCharType="end"/>
    </w:r>
    <w:r>
      <w:rPr>
        <w:rFonts w:ascii="Arial" w:hAnsi="Arial"/>
        <w:sz w:val="18"/>
      </w:rPr>
      <w:tab/>
      <w:t>Volume 6 Chapitre 3</w:t>
    </w:r>
    <w:r>
      <w:rPr>
        <w:rFonts w:ascii="Arial" w:hAnsi="Arial"/>
        <w:sz w:val="18"/>
      </w:rPr>
      <w:tab/>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p w14:paraId="0202F2E4" w14:textId="77777777" w:rsidR="004236BC" w:rsidRDefault="00423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1148E" w14:textId="77777777" w:rsidR="00FA3081" w:rsidRDefault="00FA3081">
      <w:r>
        <w:separator/>
      </w:r>
    </w:p>
  </w:footnote>
  <w:footnote w:type="continuationSeparator" w:id="0">
    <w:p w14:paraId="145DB6F1" w14:textId="77777777" w:rsidR="00FA3081" w:rsidRDefault="00FA3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751C" w14:textId="77777777" w:rsidR="00C817BA" w:rsidRDefault="00C817BA">
    <w:r>
      <w:t>Date de mise à jour: 30/03/1999</w:t>
    </w:r>
    <w:r>
      <w:tab/>
      <w:t>2000</w:t>
    </w:r>
    <w:r>
      <w:tab/>
      <w:t>Guide utilisateur français EDI-TDFC</w:t>
    </w:r>
  </w:p>
  <w:p w14:paraId="547B8E35" w14:textId="77777777" w:rsidR="00C817BA" w:rsidRDefault="00C817BA">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197C" w14:textId="77777777" w:rsidR="00C817BA" w:rsidRDefault="00C817BA" w:rsidP="009D1544">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128" w:author="Timothée MUGUET" w:date="2025-11-28T15:39:00Z" w16du:dateUtc="2025-11-28T14:39:00Z">
      <w:r>
        <w:rPr>
          <w:rFonts w:ascii="Arial" w:hAnsi="Arial"/>
          <w:sz w:val="18"/>
        </w:rPr>
        <w:t>EDI-TICPE</w:t>
      </w:r>
    </w:ins>
    <w:r>
      <w:rPr>
        <w:rFonts w:ascii="Arial" w:hAnsi="Arial"/>
        <w:sz w:val="18"/>
      </w:rPr>
      <w:tab/>
    </w:r>
    <w:ins w:id="129" w:author="Timothée MUGUET" w:date="2025-11-28T15:01:00Z" w16du:dateUtc="2025-11-28T14:01:00Z">
      <w:r>
        <w:rPr>
          <w:rFonts w:ascii="Arial" w:hAnsi="Arial"/>
          <w:sz w:val="18"/>
        </w:rPr>
        <w:t>2027</w:t>
      </w:r>
    </w:ins>
    <w:r>
      <w:rPr>
        <w:rFonts w:ascii="Arial" w:hAnsi="Arial"/>
        <w:sz w:val="18"/>
      </w:rPr>
      <w:tab/>
      <w:t xml:space="preserve">Date de mise à jour : </w:t>
    </w:r>
    <w:ins w:id="130" w:author="Timothée MUGUET" w:date="2025-11-28T15:01:00Z" w16du:dateUtc="2025-11-28T14:01:00Z">
      <w:r>
        <w:rPr>
          <w:rFonts w:ascii="Arial" w:hAnsi="Arial"/>
          <w:sz w:val="18"/>
        </w:rPr>
        <w:t>Décembre 2025</w:t>
      </w:r>
    </w:ins>
  </w:p>
  <w:p w14:paraId="14FF57E8" w14:textId="77777777" w:rsidR="00C817BA" w:rsidRPr="009D1544" w:rsidRDefault="00C817BA" w:rsidP="009D154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2A61" w14:textId="77777777" w:rsidR="00C817BA" w:rsidRDefault="00C817BA">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549FAA19" w14:textId="77777777" w:rsidR="00C817BA" w:rsidRDefault="00C817BA"/>
  <w:p w14:paraId="0C4D5947" w14:textId="77777777" w:rsidR="00C817BA" w:rsidRDefault="00C817BA"/>
  <w:p w14:paraId="0E66A441" w14:textId="77777777" w:rsidR="00C817BA" w:rsidRDefault="00C817B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8DFB3" w14:textId="77777777" w:rsidR="004236BC" w:rsidRDefault="004236BC">
    <w:r>
      <w:t>Date de mise à jour: 30/03/1999</w:t>
    </w:r>
    <w:r>
      <w:tab/>
      <w:t>2000</w:t>
    </w:r>
    <w:r>
      <w:tab/>
      <w:t>Guide utilisateur français EDI-TDFC</w:t>
    </w:r>
  </w:p>
  <w:p w14:paraId="09FACDD7" w14:textId="77777777" w:rsidR="004236BC" w:rsidRDefault="004236BC">
    <w:pPr>
      <w:jc w:val="right"/>
    </w:pPr>
    <w:r>
      <w:t>GUM INFENT Déclaration Fiscale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FC72" w14:textId="77777777" w:rsidR="004236BC" w:rsidRDefault="004236BC" w:rsidP="009D1544">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2017</w:t>
    </w:r>
    <w:r>
      <w:rPr>
        <w:rFonts w:ascii="Arial" w:hAnsi="Arial"/>
        <w:sz w:val="18"/>
      </w:rPr>
      <w:tab/>
      <w:t>Date de mise à jour : 6 décembre 2016</w:t>
    </w:r>
  </w:p>
  <w:p w14:paraId="64AF6C1E" w14:textId="77777777" w:rsidR="004236BC" w:rsidRPr="009D1544" w:rsidRDefault="004236BC" w:rsidP="009D15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E1D58" w14:textId="77777777" w:rsidR="004236BC" w:rsidRDefault="004236BC">
    <w:pPr>
      <w:pBdr>
        <w:bottom w:val="single" w:sz="6" w:space="1" w:color="auto"/>
      </w:pBdr>
      <w:tabs>
        <w:tab w:val="right" w:pos="9639"/>
      </w:tabs>
      <w:rPr>
        <w:rFonts w:ascii="Arial" w:hAnsi="Arial"/>
        <w:sz w:val="18"/>
      </w:rPr>
    </w:pPr>
    <w:r>
      <w:rPr>
        <w:rFonts w:ascii="Arial" w:hAnsi="Arial"/>
        <w:sz w:val="18"/>
      </w:rPr>
      <w:t>Guide utilisateur français EDI-TDFC</w:t>
    </w:r>
    <w:r>
      <w:rPr>
        <w:rFonts w:ascii="Arial" w:hAnsi="Arial"/>
        <w:sz w:val="18"/>
      </w:rPr>
      <w:tab/>
      <w:t>2000</w:t>
    </w:r>
    <w:r>
      <w:rPr>
        <w:rFonts w:ascii="Arial" w:hAnsi="Arial"/>
        <w:sz w:val="18"/>
      </w:rPr>
      <w:tab/>
      <w:t>Date de mise à jour : 31 mars 2000</w:t>
    </w:r>
  </w:p>
  <w:p w14:paraId="79B89AC0" w14:textId="77777777" w:rsidR="004236BC" w:rsidRDefault="004236BC"/>
  <w:p w14:paraId="3A159EA1" w14:textId="77777777" w:rsidR="004236BC" w:rsidRDefault="004236BC"/>
  <w:p w14:paraId="6A734919" w14:textId="77777777" w:rsidR="004236BC" w:rsidRDefault="00423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4E0FC7C"/>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4600BE96"/>
    <w:lvl w:ilvl="0">
      <w:start w:val="5"/>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1D2EDD3C"/>
    <w:lvl w:ilvl="0">
      <w:start w:val="5"/>
      <w:numFmt w:val="decimal"/>
      <w:pStyle w:val="EPUCE2"/>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104612753">
    <w:abstractNumId w:val="1"/>
  </w:num>
  <w:num w:numId="2" w16cid:durableId="871261205">
    <w:abstractNumId w:val="15"/>
  </w:num>
  <w:num w:numId="3" w16cid:durableId="1224020043">
    <w:abstractNumId w:val="0"/>
  </w:num>
  <w:num w:numId="4" w16cid:durableId="1479345280">
    <w:abstractNumId w:val="8"/>
  </w:num>
  <w:num w:numId="5" w16cid:durableId="6450896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751896">
    <w:abstractNumId w:val="12"/>
  </w:num>
  <w:num w:numId="7" w16cid:durableId="1192912520">
    <w:abstractNumId w:val="16"/>
  </w:num>
  <w:num w:numId="8" w16cid:durableId="421488717">
    <w:abstractNumId w:val="16"/>
    <w:lvlOverride w:ilvl="0">
      <w:startOverride w:val="6"/>
    </w:lvlOverride>
  </w:num>
  <w:num w:numId="9" w16cid:durableId="1551844647">
    <w:abstractNumId w:val="14"/>
  </w:num>
  <w:num w:numId="10" w16cid:durableId="184368764">
    <w:abstractNumId w:val="10"/>
  </w:num>
  <w:num w:numId="11" w16cid:durableId="1345209772">
    <w:abstractNumId w:val="9"/>
  </w:num>
  <w:num w:numId="12" w16cid:durableId="835417232">
    <w:abstractNumId w:val="7"/>
  </w:num>
  <w:num w:numId="13" w16cid:durableId="267197644">
    <w:abstractNumId w:val="3"/>
  </w:num>
  <w:num w:numId="14" w16cid:durableId="1575628817">
    <w:abstractNumId w:val="11"/>
  </w:num>
  <w:num w:numId="15" w16cid:durableId="1229851023">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6386561">
    <w:abstractNumId w:val="4"/>
  </w:num>
  <w:num w:numId="17" w16cid:durableId="336924188">
    <w:abstractNumId w:val="14"/>
  </w:num>
  <w:num w:numId="18" w16cid:durableId="986275920">
    <w:abstractNumId w:val="14"/>
  </w:num>
  <w:num w:numId="19" w16cid:durableId="89665240">
    <w:abstractNumId w:val="14"/>
  </w:num>
  <w:num w:numId="20" w16cid:durableId="245041362">
    <w:abstractNumId w:val="14"/>
  </w:num>
  <w:num w:numId="21" w16cid:durableId="464082683">
    <w:abstractNumId w:val="14"/>
  </w:num>
  <w:num w:numId="22" w16cid:durableId="1835994174">
    <w:abstractNumId w:val="13"/>
  </w:num>
  <w:num w:numId="23" w16cid:durableId="983658099">
    <w:abstractNumId w:val="6"/>
  </w:num>
  <w:num w:numId="24" w16cid:durableId="1627611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681EF9"/>
    <w:rsid w:val="0000087C"/>
    <w:rsid w:val="000021A8"/>
    <w:rsid w:val="00003A90"/>
    <w:rsid w:val="0000739D"/>
    <w:rsid w:val="0001008C"/>
    <w:rsid w:val="0001106E"/>
    <w:rsid w:val="000115C4"/>
    <w:rsid w:val="0001339D"/>
    <w:rsid w:val="0001366A"/>
    <w:rsid w:val="000139CA"/>
    <w:rsid w:val="00017D26"/>
    <w:rsid w:val="000206F7"/>
    <w:rsid w:val="00020BD7"/>
    <w:rsid w:val="000243BD"/>
    <w:rsid w:val="00024B06"/>
    <w:rsid w:val="00025FC8"/>
    <w:rsid w:val="00026346"/>
    <w:rsid w:val="00033300"/>
    <w:rsid w:val="00036F17"/>
    <w:rsid w:val="00040CF3"/>
    <w:rsid w:val="00054541"/>
    <w:rsid w:val="000711B6"/>
    <w:rsid w:val="00075E85"/>
    <w:rsid w:val="000808B7"/>
    <w:rsid w:val="00085213"/>
    <w:rsid w:val="000867F9"/>
    <w:rsid w:val="00091769"/>
    <w:rsid w:val="000950C3"/>
    <w:rsid w:val="0009656F"/>
    <w:rsid w:val="000A117E"/>
    <w:rsid w:val="000B3587"/>
    <w:rsid w:val="000C2581"/>
    <w:rsid w:val="000C6EF5"/>
    <w:rsid w:val="000D1104"/>
    <w:rsid w:val="000F280F"/>
    <w:rsid w:val="000F4B1C"/>
    <w:rsid w:val="000F4FC4"/>
    <w:rsid w:val="000F6CE0"/>
    <w:rsid w:val="00110C87"/>
    <w:rsid w:val="0011236B"/>
    <w:rsid w:val="00114292"/>
    <w:rsid w:val="0012021D"/>
    <w:rsid w:val="00120D81"/>
    <w:rsid w:val="001216D3"/>
    <w:rsid w:val="001228D3"/>
    <w:rsid w:val="00125F98"/>
    <w:rsid w:val="00132405"/>
    <w:rsid w:val="0013333B"/>
    <w:rsid w:val="001424A3"/>
    <w:rsid w:val="00144392"/>
    <w:rsid w:val="00145220"/>
    <w:rsid w:val="001517BB"/>
    <w:rsid w:val="001517C0"/>
    <w:rsid w:val="0015254B"/>
    <w:rsid w:val="0015294B"/>
    <w:rsid w:val="001541F2"/>
    <w:rsid w:val="0015692C"/>
    <w:rsid w:val="0016303B"/>
    <w:rsid w:val="001643DD"/>
    <w:rsid w:val="00166498"/>
    <w:rsid w:val="00181A38"/>
    <w:rsid w:val="0018261B"/>
    <w:rsid w:val="001850AC"/>
    <w:rsid w:val="00194268"/>
    <w:rsid w:val="001A0AEA"/>
    <w:rsid w:val="001A6802"/>
    <w:rsid w:val="001A71C6"/>
    <w:rsid w:val="001B0194"/>
    <w:rsid w:val="001B397F"/>
    <w:rsid w:val="001B451A"/>
    <w:rsid w:val="001C186A"/>
    <w:rsid w:val="001C2EE3"/>
    <w:rsid w:val="001C37B9"/>
    <w:rsid w:val="001C5E7D"/>
    <w:rsid w:val="001E1812"/>
    <w:rsid w:val="001E2722"/>
    <w:rsid w:val="001E3698"/>
    <w:rsid w:val="001E3898"/>
    <w:rsid w:val="001E5448"/>
    <w:rsid w:val="001E5A5E"/>
    <w:rsid w:val="001E5AE6"/>
    <w:rsid w:val="001F10FB"/>
    <w:rsid w:val="001F4A4E"/>
    <w:rsid w:val="001F6084"/>
    <w:rsid w:val="001F7F33"/>
    <w:rsid w:val="002002CF"/>
    <w:rsid w:val="002041A6"/>
    <w:rsid w:val="00211551"/>
    <w:rsid w:val="00213179"/>
    <w:rsid w:val="002134D1"/>
    <w:rsid w:val="002140F4"/>
    <w:rsid w:val="00217876"/>
    <w:rsid w:val="00217F1A"/>
    <w:rsid w:val="00221827"/>
    <w:rsid w:val="00222661"/>
    <w:rsid w:val="00223826"/>
    <w:rsid w:val="00224BC0"/>
    <w:rsid w:val="002364B2"/>
    <w:rsid w:val="002367D8"/>
    <w:rsid w:val="00247B94"/>
    <w:rsid w:val="00256393"/>
    <w:rsid w:val="00261605"/>
    <w:rsid w:val="00262973"/>
    <w:rsid w:val="00264448"/>
    <w:rsid w:val="00265753"/>
    <w:rsid w:val="00266950"/>
    <w:rsid w:val="0026773F"/>
    <w:rsid w:val="002724D6"/>
    <w:rsid w:val="002732C8"/>
    <w:rsid w:val="00274106"/>
    <w:rsid w:val="00275762"/>
    <w:rsid w:val="002772CF"/>
    <w:rsid w:val="00277585"/>
    <w:rsid w:val="0028021C"/>
    <w:rsid w:val="00284485"/>
    <w:rsid w:val="00294587"/>
    <w:rsid w:val="002971B4"/>
    <w:rsid w:val="002975CF"/>
    <w:rsid w:val="00297A55"/>
    <w:rsid w:val="002A7506"/>
    <w:rsid w:val="002A7C8F"/>
    <w:rsid w:val="002B3BC3"/>
    <w:rsid w:val="002C072E"/>
    <w:rsid w:val="002C2D32"/>
    <w:rsid w:val="002C4AF4"/>
    <w:rsid w:val="002C6AD2"/>
    <w:rsid w:val="002C7688"/>
    <w:rsid w:val="002D2567"/>
    <w:rsid w:val="002D3158"/>
    <w:rsid w:val="002E2419"/>
    <w:rsid w:val="002E40CE"/>
    <w:rsid w:val="002E542F"/>
    <w:rsid w:val="002F2AAB"/>
    <w:rsid w:val="003041B7"/>
    <w:rsid w:val="003113A1"/>
    <w:rsid w:val="00311614"/>
    <w:rsid w:val="00311BF8"/>
    <w:rsid w:val="00320F95"/>
    <w:rsid w:val="00321067"/>
    <w:rsid w:val="00326316"/>
    <w:rsid w:val="00330080"/>
    <w:rsid w:val="003314E4"/>
    <w:rsid w:val="00332C91"/>
    <w:rsid w:val="00337D3D"/>
    <w:rsid w:val="0034304C"/>
    <w:rsid w:val="00344884"/>
    <w:rsid w:val="00345CDF"/>
    <w:rsid w:val="00350E74"/>
    <w:rsid w:val="0035462E"/>
    <w:rsid w:val="00360C48"/>
    <w:rsid w:val="003655F5"/>
    <w:rsid w:val="00370975"/>
    <w:rsid w:val="0038100D"/>
    <w:rsid w:val="00381873"/>
    <w:rsid w:val="003830ED"/>
    <w:rsid w:val="003929C7"/>
    <w:rsid w:val="00397FB9"/>
    <w:rsid w:val="003A1E9C"/>
    <w:rsid w:val="003A3C45"/>
    <w:rsid w:val="003A46AB"/>
    <w:rsid w:val="003A668B"/>
    <w:rsid w:val="003B17C4"/>
    <w:rsid w:val="003B565E"/>
    <w:rsid w:val="003C594A"/>
    <w:rsid w:val="003C7119"/>
    <w:rsid w:val="003D060F"/>
    <w:rsid w:val="003D1B5D"/>
    <w:rsid w:val="003D2048"/>
    <w:rsid w:val="003D26F5"/>
    <w:rsid w:val="003D3B10"/>
    <w:rsid w:val="003D4F6B"/>
    <w:rsid w:val="003E1784"/>
    <w:rsid w:val="003F14E7"/>
    <w:rsid w:val="003F3985"/>
    <w:rsid w:val="003F6D80"/>
    <w:rsid w:val="004008F6"/>
    <w:rsid w:val="00405AF6"/>
    <w:rsid w:val="00407B2B"/>
    <w:rsid w:val="0041727C"/>
    <w:rsid w:val="00421050"/>
    <w:rsid w:val="004222C2"/>
    <w:rsid w:val="004228D3"/>
    <w:rsid w:val="004236BC"/>
    <w:rsid w:val="00425D7D"/>
    <w:rsid w:val="004262CE"/>
    <w:rsid w:val="00427817"/>
    <w:rsid w:val="004305FF"/>
    <w:rsid w:val="00434238"/>
    <w:rsid w:val="0044151D"/>
    <w:rsid w:val="00442F66"/>
    <w:rsid w:val="004433D0"/>
    <w:rsid w:val="0044570B"/>
    <w:rsid w:val="00452BDE"/>
    <w:rsid w:val="004571D5"/>
    <w:rsid w:val="004616FF"/>
    <w:rsid w:val="00466E3C"/>
    <w:rsid w:val="00472E19"/>
    <w:rsid w:val="004732C3"/>
    <w:rsid w:val="0047667B"/>
    <w:rsid w:val="00476742"/>
    <w:rsid w:val="0048468F"/>
    <w:rsid w:val="004863E5"/>
    <w:rsid w:val="00490029"/>
    <w:rsid w:val="00490323"/>
    <w:rsid w:val="00491637"/>
    <w:rsid w:val="00493EFE"/>
    <w:rsid w:val="004972EF"/>
    <w:rsid w:val="004B0B06"/>
    <w:rsid w:val="004B268E"/>
    <w:rsid w:val="004B2834"/>
    <w:rsid w:val="004B33F3"/>
    <w:rsid w:val="004C074B"/>
    <w:rsid w:val="004C097B"/>
    <w:rsid w:val="004C1E1B"/>
    <w:rsid w:val="004C475D"/>
    <w:rsid w:val="004C4A15"/>
    <w:rsid w:val="004C7AA3"/>
    <w:rsid w:val="004D6A08"/>
    <w:rsid w:val="004D6F09"/>
    <w:rsid w:val="004D745D"/>
    <w:rsid w:val="004D7985"/>
    <w:rsid w:val="004F046B"/>
    <w:rsid w:val="004F0AC3"/>
    <w:rsid w:val="004F54B4"/>
    <w:rsid w:val="005003D6"/>
    <w:rsid w:val="005005D5"/>
    <w:rsid w:val="005105D4"/>
    <w:rsid w:val="005138CD"/>
    <w:rsid w:val="00513942"/>
    <w:rsid w:val="00516228"/>
    <w:rsid w:val="00516998"/>
    <w:rsid w:val="0052199F"/>
    <w:rsid w:val="00530127"/>
    <w:rsid w:val="0053459F"/>
    <w:rsid w:val="005355A5"/>
    <w:rsid w:val="00542477"/>
    <w:rsid w:val="00545155"/>
    <w:rsid w:val="0054688C"/>
    <w:rsid w:val="00551E59"/>
    <w:rsid w:val="005622DD"/>
    <w:rsid w:val="0056247B"/>
    <w:rsid w:val="00562552"/>
    <w:rsid w:val="00572ED7"/>
    <w:rsid w:val="00573D1A"/>
    <w:rsid w:val="005753B5"/>
    <w:rsid w:val="00576C36"/>
    <w:rsid w:val="005905D5"/>
    <w:rsid w:val="00590773"/>
    <w:rsid w:val="005907FE"/>
    <w:rsid w:val="00590FB6"/>
    <w:rsid w:val="00592D31"/>
    <w:rsid w:val="0059786F"/>
    <w:rsid w:val="005A356D"/>
    <w:rsid w:val="005B2DD1"/>
    <w:rsid w:val="005B3D72"/>
    <w:rsid w:val="005B4133"/>
    <w:rsid w:val="005B47EA"/>
    <w:rsid w:val="005B66D3"/>
    <w:rsid w:val="005B7089"/>
    <w:rsid w:val="005C1D0A"/>
    <w:rsid w:val="005C5349"/>
    <w:rsid w:val="005C6019"/>
    <w:rsid w:val="005C6781"/>
    <w:rsid w:val="005D5BB2"/>
    <w:rsid w:val="005D6DE2"/>
    <w:rsid w:val="005D6E03"/>
    <w:rsid w:val="005E1EA5"/>
    <w:rsid w:val="005E6FA0"/>
    <w:rsid w:val="005E7101"/>
    <w:rsid w:val="005F1784"/>
    <w:rsid w:val="005F2122"/>
    <w:rsid w:val="005F3114"/>
    <w:rsid w:val="005F495F"/>
    <w:rsid w:val="005F7788"/>
    <w:rsid w:val="00605CAC"/>
    <w:rsid w:val="00610BAA"/>
    <w:rsid w:val="006113B6"/>
    <w:rsid w:val="00611B2B"/>
    <w:rsid w:val="0061234C"/>
    <w:rsid w:val="00613FE9"/>
    <w:rsid w:val="006214DC"/>
    <w:rsid w:val="00645A57"/>
    <w:rsid w:val="00651ADE"/>
    <w:rsid w:val="006541F8"/>
    <w:rsid w:val="00655FB8"/>
    <w:rsid w:val="00661778"/>
    <w:rsid w:val="00661CC4"/>
    <w:rsid w:val="0066468A"/>
    <w:rsid w:val="0067257B"/>
    <w:rsid w:val="00672E40"/>
    <w:rsid w:val="00673851"/>
    <w:rsid w:val="00681127"/>
    <w:rsid w:val="006813AC"/>
    <w:rsid w:val="00681EF9"/>
    <w:rsid w:val="006821BF"/>
    <w:rsid w:val="00682F07"/>
    <w:rsid w:val="00690756"/>
    <w:rsid w:val="006932D4"/>
    <w:rsid w:val="00695838"/>
    <w:rsid w:val="006961BA"/>
    <w:rsid w:val="006A4C6D"/>
    <w:rsid w:val="006B0C23"/>
    <w:rsid w:val="006B1777"/>
    <w:rsid w:val="006B1A0F"/>
    <w:rsid w:val="006B491F"/>
    <w:rsid w:val="006C1B34"/>
    <w:rsid w:val="006D2ED8"/>
    <w:rsid w:val="006E33DA"/>
    <w:rsid w:val="00705B89"/>
    <w:rsid w:val="007060C0"/>
    <w:rsid w:val="00725B2F"/>
    <w:rsid w:val="00733FC6"/>
    <w:rsid w:val="00742954"/>
    <w:rsid w:val="00744199"/>
    <w:rsid w:val="00744BAC"/>
    <w:rsid w:val="00750013"/>
    <w:rsid w:val="007579DC"/>
    <w:rsid w:val="007635BB"/>
    <w:rsid w:val="00764B44"/>
    <w:rsid w:val="00775449"/>
    <w:rsid w:val="00780922"/>
    <w:rsid w:val="00781270"/>
    <w:rsid w:val="00784531"/>
    <w:rsid w:val="007845FC"/>
    <w:rsid w:val="007A5E72"/>
    <w:rsid w:val="007A6E75"/>
    <w:rsid w:val="007B47F7"/>
    <w:rsid w:val="007C2840"/>
    <w:rsid w:val="007C324E"/>
    <w:rsid w:val="007D1577"/>
    <w:rsid w:val="007E0A77"/>
    <w:rsid w:val="007E5079"/>
    <w:rsid w:val="007E5271"/>
    <w:rsid w:val="007E69EC"/>
    <w:rsid w:val="007F096F"/>
    <w:rsid w:val="007F27D2"/>
    <w:rsid w:val="007F2B52"/>
    <w:rsid w:val="007F60AF"/>
    <w:rsid w:val="007F748C"/>
    <w:rsid w:val="0080191F"/>
    <w:rsid w:val="00806A06"/>
    <w:rsid w:val="00811483"/>
    <w:rsid w:val="00811B1E"/>
    <w:rsid w:val="0081775D"/>
    <w:rsid w:val="00817E76"/>
    <w:rsid w:val="00822848"/>
    <w:rsid w:val="008238EE"/>
    <w:rsid w:val="00827D75"/>
    <w:rsid w:val="008335EC"/>
    <w:rsid w:val="00836CBE"/>
    <w:rsid w:val="008427DD"/>
    <w:rsid w:val="008438A9"/>
    <w:rsid w:val="0084469D"/>
    <w:rsid w:val="0084474E"/>
    <w:rsid w:val="0085151A"/>
    <w:rsid w:val="00851FC6"/>
    <w:rsid w:val="00854D82"/>
    <w:rsid w:val="0085757F"/>
    <w:rsid w:val="00863E86"/>
    <w:rsid w:val="008820E4"/>
    <w:rsid w:val="00883483"/>
    <w:rsid w:val="00883C93"/>
    <w:rsid w:val="00886A07"/>
    <w:rsid w:val="00892F93"/>
    <w:rsid w:val="008938B2"/>
    <w:rsid w:val="00896C5B"/>
    <w:rsid w:val="008976A0"/>
    <w:rsid w:val="008A214B"/>
    <w:rsid w:val="008A5353"/>
    <w:rsid w:val="008A5A93"/>
    <w:rsid w:val="008B35F4"/>
    <w:rsid w:val="008B5FA1"/>
    <w:rsid w:val="008B5FAD"/>
    <w:rsid w:val="008B7501"/>
    <w:rsid w:val="008C5ADC"/>
    <w:rsid w:val="008D13CC"/>
    <w:rsid w:val="008D2A7D"/>
    <w:rsid w:val="008D3D33"/>
    <w:rsid w:val="008D473F"/>
    <w:rsid w:val="008D49EF"/>
    <w:rsid w:val="008E1A25"/>
    <w:rsid w:val="008E4EBF"/>
    <w:rsid w:val="008E5470"/>
    <w:rsid w:val="008E55AF"/>
    <w:rsid w:val="008F0ED6"/>
    <w:rsid w:val="008F762D"/>
    <w:rsid w:val="00903454"/>
    <w:rsid w:val="00903C4A"/>
    <w:rsid w:val="00906C3B"/>
    <w:rsid w:val="00912368"/>
    <w:rsid w:val="00912990"/>
    <w:rsid w:val="00925BC4"/>
    <w:rsid w:val="00931083"/>
    <w:rsid w:val="0093362C"/>
    <w:rsid w:val="009349EC"/>
    <w:rsid w:val="0093773F"/>
    <w:rsid w:val="0094072A"/>
    <w:rsid w:val="009448F9"/>
    <w:rsid w:val="00947C72"/>
    <w:rsid w:val="0095143D"/>
    <w:rsid w:val="009638BF"/>
    <w:rsid w:val="00965F77"/>
    <w:rsid w:val="00966404"/>
    <w:rsid w:val="0096673D"/>
    <w:rsid w:val="00967137"/>
    <w:rsid w:val="009714B8"/>
    <w:rsid w:val="00973108"/>
    <w:rsid w:val="00973F76"/>
    <w:rsid w:val="009805E1"/>
    <w:rsid w:val="00984B75"/>
    <w:rsid w:val="00991B11"/>
    <w:rsid w:val="009941B2"/>
    <w:rsid w:val="0099622C"/>
    <w:rsid w:val="009A3566"/>
    <w:rsid w:val="009A4BC2"/>
    <w:rsid w:val="009B064E"/>
    <w:rsid w:val="009B1176"/>
    <w:rsid w:val="009B1627"/>
    <w:rsid w:val="009B1A8A"/>
    <w:rsid w:val="009C20F5"/>
    <w:rsid w:val="009C243A"/>
    <w:rsid w:val="009C2566"/>
    <w:rsid w:val="009C4176"/>
    <w:rsid w:val="009C5A69"/>
    <w:rsid w:val="009D1544"/>
    <w:rsid w:val="009D4B6E"/>
    <w:rsid w:val="009E1080"/>
    <w:rsid w:val="009E1BAB"/>
    <w:rsid w:val="009E1E2C"/>
    <w:rsid w:val="009E2BC2"/>
    <w:rsid w:val="009E4A91"/>
    <w:rsid w:val="009F4A17"/>
    <w:rsid w:val="009F4AE9"/>
    <w:rsid w:val="00A03380"/>
    <w:rsid w:val="00A10DFF"/>
    <w:rsid w:val="00A13F04"/>
    <w:rsid w:val="00A240EF"/>
    <w:rsid w:val="00A2666C"/>
    <w:rsid w:val="00A31902"/>
    <w:rsid w:val="00A34725"/>
    <w:rsid w:val="00A45766"/>
    <w:rsid w:val="00A56911"/>
    <w:rsid w:val="00A66983"/>
    <w:rsid w:val="00A7218C"/>
    <w:rsid w:val="00A72D6C"/>
    <w:rsid w:val="00A81BDD"/>
    <w:rsid w:val="00A82D8E"/>
    <w:rsid w:val="00A83908"/>
    <w:rsid w:val="00A86858"/>
    <w:rsid w:val="00A93175"/>
    <w:rsid w:val="00AA42E2"/>
    <w:rsid w:val="00AB6727"/>
    <w:rsid w:val="00AD1F4C"/>
    <w:rsid w:val="00AD7C13"/>
    <w:rsid w:val="00AE25E1"/>
    <w:rsid w:val="00AF141A"/>
    <w:rsid w:val="00AF4AF8"/>
    <w:rsid w:val="00AF73A9"/>
    <w:rsid w:val="00AF751A"/>
    <w:rsid w:val="00B008BD"/>
    <w:rsid w:val="00B0210E"/>
    <w:rsid w:val="00B073E7"/>
    <w:rsid w:val="00B15C58"/>
    <w:rsid w:val="00B16F2B"/>
    <w:rsid w:val="00B2370A"/>
    <w:rsid w:val="00B23DAB"/>
    <w:rsid w:val="00B33ACA"/>
    <w:rsid w:val="00B37788"/>
    <w:rsid w:val="00B41536"/>
    <w:rsid w:val="00B416E2"/>
    <w:rsid w:val="00B43C97"/>
    <w:rsid w:val="00B44FC0"/>
    <w:rsid w:val="00B529C5"/>
    <w:rsid w:val="00B62E73"/>
    <w:rsid w:val="00B63AB6"/>
    <w:rsid w:val="00B66BD5"/>
    <w:rsid w:val="00B71E03"/>
    <w:rsid w:val="00B729C6"/>
    <w:rsid w:val="00B72B8F"/>
    <w:rsid w:val="00B72BA1"/>
    <w:rsid w:val="00B73BCE"/>
    <w:rsid w:val="00B74BBF"/>
    <w:rsid w:val="00B77A3E"/>
    <w:rsid w:val="00B8240C"/>
    <w:rsid w:val="00B86F9A"/>
    <w:rsid w:val="00B92BB2"/>
    <w:rsid w:val="00BA096A"/>
    <w:rsid w:val="00BA3520"/>
    <w:rsid w:val="00BA4A3F"/>
    <w:rsid w:val="00BA5916"/>
    <w:rsid w:val="00BA77FE"/>
    <w:rsid w:val="00BB291F"/>
    <w:rsid w:val="00BB5C65"/>
    <w:rsid w:val="00BE7861"/>
    <w:rsid w:val="00BF168E"/>
    <w:rsid w:val="00BF3115"/>
    <w:rsid w:val="00C00669"/>
    <w:rsid w:val="00C31DDC"/>
    <w:rsid w:val="00C336C8"/>
    <w:rsid w:val="00C34D3E"/>
    <w:rsid w:val="00C35494"/>
    <w:rsid w:val="00C3779A"/>
    <w:rsid w:val="00C44A41"/>
    <w:rsid w:val="00C45A81"/>
    <w:rsid w:val="00C503D5"/>
    <w:rsid w:val="00C525B3"/>
    <w:rsid w:val="00C557F3"/>
    <w:rsid w:val="00C55DF2"/>
    <w:rsid w:val="00C62581"/>
    <w:rsid w:val="00C63FCD"/>
    <w:rsid w:val="00C644C3"/>
    <w:rsid w:val="00C660CB"/>
    <w:rsid w:val="00C677EC"/>
    <w:rsid w:val="00C67ACC"/>
    <w:rsid w:val="00C72639"/>
    <w:rsid w:val="00C817BA"/>
    <w:rsid w:val="00C82574"/>
    <w:rsid w:val="00C836C3"/>
    <w:rsid w:val="00C85338"/>
    <w:rsid w:val="00C9430F"/>
    <w:rsid w:val="00C94E90"/>
    <w:rsid w:val="00CA0B1D"/>
    <w:rsid w:val="00CA27CA"/>
    <w:rsid w:val="00CA5FBA"/>
    <w:rsid w:val="00CB602C"/>
    <w:rsid w:val="00CB6E21"/>
    <w:rsid w:val="00CC2736"/>
    <w:rsid w:val="00CC35F5"/>
    <w:rsid w:val="00CC4C59"/>
    <w:rsid w:val="00CC628D"/>
    <w:rsid w:val="00CD03F1"/>
    <w:rsid w:val="00CD0A04"/>
    <w:rsid w:val="00CD3249"/>
    <w:rsid w:val="00CD492B"/>
    <w:rsid w:val="00CD5224"/>
    <w:rsid w:val="00CE1EA1"/>
    <w:rsid w:val="00CE2916"/>
    <w:rsid w:val="00CE48F5"/>
    <w:rsid w:val="00CF49C1"/>
    <w:rsid w:val="00CF4EAE"/>
    <w:rsid w:val="00D02760"/>
    <w:rsid w:val="00D13B57"/>
    <w:rsid w:val="00D17032"/>
    <w:rsid w:val="00D2116F"/>
    <w:rsid w:val="00D233D2"/>
    <w:rsid w:val="00D27E4C"/>
    <w:rsid w:val="00D3477D"/>
    <w:rsid w:val="00D3528C"/>
    <w:rsid w:val="00D359DC"/>
    <w:rsid w:val="00D35E1B"/>
    <w:rsid w:val="00D45369"/>
    <w:rsid w:val="00D54C52"/>
    <w:rsid w:val="00D61C06"/>
    <w:rsid w:val="00D61ED6"/>
    <w:rsid w:val="00D62521"/>
    <w:rsid w:val="00D65604"/>
    <w:rsid w:val="00D67EE7"/>
    <w:rsid w:val="00D71CCD"/>
    <w:rsid w:val="00D73797"/>
    <w:rsid w:val="00D75D8F"/>
    <w:rsid w:val="00D76C35"/>
    <w:rsid w:val="00D80639"/>
    <w:rsid w:val="00D854E7"/>
    <w:rsid w:val="00D87677"/>
    <w:rsid w:val="00D91081"/>
    <w:rsid w:val="00D91B4D"/>
    <w:rsid w:val="00D96CC9"/>
    <w:rsid w:val="00D97CE9"/>
    <w:rsid w:val="00DA2871"/>
    <w:rsid w:val="00DA28CB"/>
    <w:rsid w:val="00DA5CD5"/>
    <w:rsid w:val="00DA62C0"/>
    <w:rsid w:val="00DA7914"/>
    <w:rsid w:val="00DB0552"/>
    <w:rsid w:val="00DB35FF"/>
    <w:rsid w:val="00DB54DE"/>
    <w:rsid w:val="00DB5782"/>
    <w:rsid w:val="00DB6191"/>
    <w:rsid w:val="00DC22F3"/>
    <w:rsid w:val="00DC27DC"/>
    <w:rsid w:val="00DD0DFA"/>
    <w:rsid w:val="00DD307A"/>
    <w:rsid w:val="00DD3578"/>
    <w:rsid w:val="00DD387F"/>
    <w:rsid w:val="00DD561F"/>
    <w:rsid w:val="00DE041F"/>
    <w:rsid w:val="00DE224F"/>
    <w:rsid w:val="00DE3EBF"/>
    <w:rsid w:val="00E0089D"/>
    <w:rsid w:val="00E02B20"/>
    <w:rsid w:val="00E10F4D"/>
    <w:rsid w:val="00E14E4D"/>
    <w:rsid w:val="00E154D7"/>
    <w:rsid w:val="00E17136"/>
    <w:rsid w:val="00E212CB"/>
    <w:rsid w:val="00E21F81"/>
    <w:rsid w:val="00E25726"/>
    <w:rsid w:val="00E269C8"/>
    <w:rsid w:val="00E31FC5"/>
    <w:rsid w:val="00E32415"/>
    <w:rsid w:val="00E32BA5"/>
    <w:rsid w:val="00E32DD1"/>
    <w:rsid w:val="00E330C7"/>
    <w:rsid w:val="00E337A2"/>
    <w:rsid w:val="00E37E72"/>
    <w:rsid w:val="00E37E98"/>
    <w:rsid w:val="00E553D7"/>
    <w:rsid w:val="00E62DE5"/>
    <w:rsid w:val="00E66A69"/>
    <w:rsid w:val="00E73AFC"/>
    <w:rsid w:val="00E73D58"/>
    <w:rsid w:val="00E80A12"/>
    <w:rsid w:val="00E83138"/>
    <w:rsid w:val="00E84363"/>
    <w:rsid w:val="00E84EC8"/>
    <w:rsid w:val="00E8703B"/>
    <w:rsid w:val="00E93266"/>
    <w:rsid w:val="00EA2DC5"/>
    <w:rsid w:val="00EA77BB"/>
    <w:rsid w:val="00EA7EBC"/>
    <w:rsid w:val="00EB3F5E"/>
    <w:rsid w:val="00EB48BC"/>
    <w:rsid w:val="00EB4ED0"/>
    <w:rsid w:val="00EC0F15"/>
    <w:rsid w:val="00EC0F87"/>
    <w:rsid w:val="00EC6D0F"/>
    <w:rsid w:val="00EE34BF"/>
    <w:rsid w:val="00EE3581"/>
    <w:rsid w:val="00EE6100"/>
    <w:rsid w:val="00F014F4"/>
    <w:rsid w:val="00F0354F"/>
    <w:rsid w:val="00F06732"/>
    <w:rsid w:val="00F07903"/>
    <w:rsid w:val="00F15E50"/>
    <w:rsid w:val="00F164A5"/>
    <w:rsid w:val="00F2225C"/>
    <w:rsid w:val="00F2521F"/>
    <w:rsid w:val="00F253D3"/>
    <w:rsid w:val="00F26224"/>
    <w:rsid w:val="00F26FB1"/>
    <w:rsid w:val="00F32246"/>
    <w:rsid w:val="00F3481A"/>
    <w:rsid w:val="00F34E4B"/>
    <w:rsid w:val="00F34FD8"/>
    <w:rsid w:val="00F40244"/>
    <w:rsid w:val="00F42EC0"/>
    <w:rsid w:val="00F43B34"/>
    <w:rsid w:val="00F45624"/>
    <w:rsid w:val="00F54C7B"/>
    <w:rsid w:val="00F57A6A"/>
    <w:rsid w:val="00F601EF"/>
    <w:rsid w:val="00F712AA"/>
    <w:rsid w:val="00F72ADC"/>
    <w:rsid w:val="00F7458D"/>
    <w:rsid w:val="00F7666F"/>
    <w:rsid w:val="00F7676C"/>
    <w:rsid w:val="00F80781"/>
    <w:rsid w:val="00F8650E"/>
    <w:rsid w:val="00F91492"/>
    <w:rsid w:val="00F9388D"/>
    <w:rsid w:val="00F972BD"/>
    <w:rsid w:val="00FA3081"/>
    <w:rsid w:val="00FA490C"/>
    <w:rsid w:val="00FB1B72"/>
    <w:rsid w:val="00FB1D08"/>
    <w:rsid w:val="00FB52A0"/>
    <w:rsid w:val="00FC16E8"/>
    <w:rsid w:val="00FD2637"/>
    <w:rsid w:val="00FD285D"/>
    <w:rsid w:val="00FD3DA1"/>
    <w:rsid w:val="00FD52DA"/>
    <w:rsid w:val="00FE0DC5"/>
    <w:rsid w:val="00FE268A"/>
    <w:rsid w:val="00FF106F"/>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66096C38"/>
  <w15:docId w15:val="{8EBBB2A5-1574-4015-BA0B-34A34C99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827D75"/>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F014F4"/>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F014F4"/>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F014F4"/>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F014F4"/>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F014F4"/>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5B3D72"/>
    <w:pPr>
      <w:keepNext/>
      <w:numPr>
        <w:ilvl w:val="6"/>
        <w:numId w:val="1"/>
      </w:numPr>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pPr>
      <w:numPr>
        <w:ilvl w:val="7"/>
        <w:numId w:val="1"/>
      </w:num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pPr>
      <w:numPr>
        <w:ilvl w:val="8"/>
        <w:numId w:val="1"/>
      </w:numPr>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Som">
    <w:name w:val="StyleSom"/>
    <w:basedOn w:val="Normal"/>
    <w:rsid w:val="00213179"/>
    <w:pPr>
      <w:spacing w:after="120"/>
    </w:pPr>
    <w:rPr>
      <w:b/>
      <w:bCs/>
    </w:rPr>
  </w:style>
  <w:style w:type="paragraph" w:customStyle="1" w:styleId="StyleOCC">
    <w:name w:val="StyleOCC"/>
    <w:basedOn w:val="Normal"/>
    <w:rsid w:val="00213179"/>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CCts">
    <w:name w:val="StyleC Côtés"/>
    <w:basedOn w:val="Normal"/>
    <w:next w:val="Normal"/>
    <w:link w:val="StyleCCtsCar"/>
    <w:rsid w:val="00F014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Tag">
    <w:name w:val="StyleTag"/>
    <w:basedOn w:val="Normal"/>
    <w:next w:val="Normal"/>
    <w:rsid w:val="00213179"/>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Normal"/>
    <w:rsid w:val="00213179"/>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213179"/>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Cdbut">
    <w:name w:val="StyleC début"/>
    <w:basedOn w:val="Normal"/>
    <w:next w:val="Normal"/>
    <w:link w:val="StyleCdbutCar"/>
    <w:rsid w:val="00F014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NT">
    <w:name w:val="StyleNT"/>
    <w:basedOn w:val="Normal"/>
    <w:link w:val="StyleNTCar"/>
    <w:rsid w:val="00213179"/>
    <w:pPr>
      <w:widowControl w:val="0"/>
      <w:spacing w:before="360"/>
    </w:pPr>
    <w:rPr>
      <w:b/>
    </w:rPr>
  </w:style>
  <w:style w:type="paragraph" w:customStyle="1" w:styleId="StyleN">
    <w:name w:val="StyleN"/>
    <w:basedOn w:val="Normal"/>
    <w:next w:val="Normal"/>
    <w:rsid w:val="00213179"/>
    <w:pPr>
      <w:widowControl w:val="0"/>
      <w:tabs>
        <w:tab w:val="left" w:pos="2694"/>
      </w:tabs>
      <w:spacing w:before="20"/>
      <w:ind w:left="142"/>
      <w:jc w:val="both"/>
    </w:pPr>
  </w:style>
  <w:style w:type="paragraph" w:styleId="TM2">
    <w:name w:val="toc 2"/>
    <w:basedOn w:val="Normal"/>
    <w:next w:val="Normal"/>
    <w:autoRedefine/>
    <w:uiPriority w:val="39"/>
    <w:pPr>
      <w:tabs>
        <w:tab w:val="right" w:leader="dot" w:pos="9061"/>
      </w:tabs>
      <w:spacing w:after="120"/>
      <w:ind w:left="709" w:hanging="511"/>
    </w:pPr>
    <w:rPr>
      <w:smallCaps/>
      <w:noProof/>
    </w:rPr>
  </w:style>
  <w:style w:type="character" w:customStyle="1" w:styleId="StyleCFinCar">
    <w:name w:val="StyleC Fin Car"/>
    <w:link w:val="StyleCFin"/>
    <w:rsid w:val="00F014F4"/>
    <w:rPr>
      <w:sz w:val="18"/>
      <w:szCs w:val="24"/>
    </w:rPr>
  </w:style>
  <w:style w:type="paragraph" w:customStyle="1" w:styleId="StyleCICts">
    <w:name w:val="StyleCI Côtés"/>
    <w:basedOn w:val="Normal"/>
    <w:next w:val="Normal"/>
    <w:link w:val="StyleCICtsCar"/>
    <w:rsid w:val="00F014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Fin">
    <w:name w:val="StyleC Fin"/>
    <w:basedOn w:val="Normal"/>
    <w:next w:val="Normal"/>
    <w:link w:val="StyleCFinCar"/>
    <w:rsid w:val="00F014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fin">
    <w:name w:val="StyleCI fin"/>
    <w:basedOn w:val="Normal"/>
    <w:next w:val="Normal"/>
    <w:link w:val="StyleCIfinCar"/>
    <w:rsid w:val="00F014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Idbut">
    <w:name w:val="StyleCI début"/>
    <w:basedOn w:val="Normal"/>
    <w:next w:val="Normal"/>
    <w:link w:val="StyleCIdbutCar"/>
    <w:rsid w:val="00F014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styleId="Pieddepage">
    <w:name w:val="footer"/>
    <w:basedOn w:val="Normal"/>
    <w:link w:val="PieddepageCar"/>
    <w:rsid w:val="004228D3"/>
    <w:pPr>
      <w:tabs>
        <w:tab w:val="center" w:pos="4536"/>
        <w:tab w:val="right" w:pos="9072"/>
      </w:tabs>
      <w:jc w:val="both"/>
    </w:pPr>
    <w:rPr>
      <w:szCs w:val="24"/>
    </w:rPr>
  </w:style>
  <w:style w:type="paragraph" w:customStyle="1" w:styleId="Styledroit">
    <w:name w:val="Style droit"/>
    <w:basedOn w:val="Normal"/>
    <w:link w:val="StyledroitCar"/>
    <w:rsid w:val="00213179"/>
    <w:pPr>
      <w:widowControl w:val="0"/>
      <w:ind w:left="709"/>
      <w:jc w:val="both"/>
    </w:pPr>
    <w:rPr>
      <w:rFonts w:ascii="Courier New" w:hAnsi="Courier New"/>
    </w:rPr>
  </w:style>
  <w:style w:type="paragraph" w:customStyle="1" w:styleId="StyleItalique">
    <w:name w:val="Style Italique"/>
    <w:basedOn w:val="Normal"/>
    <w:next w:val="Normal"/>
    <w:rsid w:val="00213179"/>
    <w:pPr>
      <w:widowControl w:val="0"/>
      <w:ind w:firstLine="720"/>
      <w:jc w:val="both"/>
    </w:pPr>
    <w:rPr>
      <w:rFonts w:ascii="Courier New" w:hAnsi="Courier New"/>
      <w:i/>
    </w:rPr>
  </w:style>
  <w:style w:type="character" w:customStyle="1" w:styleId="StyleCICtsCar">
    <w:name w:val="StyleCI Côtés Car"/>
    <w:link w:val="StyleCICts"/>
    <w:rsid w:val="00F014F4"/>
    <w:rPr>
      <w:i/>
      <w:sz w:val="18"/>
      <w:szCs w:val="24"/>
    </w:rPr>
  </w:style>
  <w:style w:type="character" w:customStyle="1" w:styleId="StyleCIdbutCar">
    <w:name w:val="StyleCI début Car"/>
    <w:link w:val="StyleCIdbut"/>
    <w:rsid w:val="00F014F4"/>
    <w:rPr>
      <w:i/>
      <w:sz w:val="18"/>
    </w:rPr>
  </w:style>
  <w:style w:type="character" w:customStyle="1" w:styleId="StyleNTCar">
    <w:name w:val="StyleNT Car"/>
    <w:link w:val="StyleNT"/>
    <w:rsid w:val="0095143D"/>
    <w:rPr>
      <w:b/>
      <w:lang w:val="fr-FR" w:eastAsia="fr-FR" w:bidi="ar-SA"/>
    </w:rPr>
  </w:style>
  <w:style w:type="character" w:customStyle="1" w:styleId="StyleCdbutCar">
    <w:name w:val="StyleC début Car"/>
    <w:link w:val="StyleCdbut"/>
    <w:rsid w:val="00F014F4"/>
    <w:rPr>
      <w:sz w:val="18"/>
      <w:szCs w:val="24"/>
    </w:rPr>
  </w:style>
  <w:style w:type="character" w:customStyle="1" w:styleId="StyleCCtsCar">
    <w:name w:val="StyleC Côtés Car"/>
    <w:link w:val="StyleCCts"/>
    <w:rsid w:val="00F014F4"/>
    <w:rPr>
      <w:sz w:val="18"/>
    </w:rPr>
  </w:style>
  <w:style w:type="character" w:styleId="Lienhypertexte">
    <w:name w:val="Hyperlink"/>
    <w:uiPriority w:val="99"/>
    <w:rsid w:val="0067257B"/>
    <w:rPr>
      <w:color w:val="0000FF"/>
      <w:u w:val="single"/>
    </w:rPr>
  </w:style>
  <w:style w:type="character" w:customStyle="1" w:styleId="StyleCIfinCar">
    <w:name w:val="StyleCI fin Car"/>
    <w:link w:val="StyleCIfin"/>
    <w:rsid w:val="00F014F4"/>
    <w:rPr>
      <w:i/>
      <w:sz w:val="18"/>
      <w:szCs w:val="24"/>
    </w:rPr>
  </w:style>
  <w:style w:type="character" w:customStyle="1" w:styleId="Titre2Car">
    <w:name w:val="Titre 2 Car"/>
    <w:link w:val="Titre2"/>
    <w:rsid w:val="00F014F4"/>
    <w:rPr>
      <w:rFonts w:ascii="Arial" w:hAnsi="Arial"/>
      <w:b/>
      <w:sz w:val="28"/>
    </w:rPr>
  </w:style>
  <w:style w:type="character" w:customStyle="1" w:styleId="Titre3Car">
    <w:name w:val="Titre 3 Car"/>
    <w:link w:val="Titre3"/>
    <w:rsid w:val="00F014F4"/>
    <w:rPr>
      <w:rFonts w:ascii="Arial" w:hAnsi="Arial"/>
      <w:sz w:val="28"/>
    </w:rPr>
  </w:style>
  <w:style w:type="character" w:customStyle="1" w:styleId="Titre4Car">
    <w:name w:val="Titre 4 Car"/>
    <w:link w:val="Titre4"/>
    <w:rsid w:val="00F014F4"/>
    <w:rPr>
      <w:rFonts w:ascii="Arial" w:hAnsi="Arial"/>
      <w:b/>
      <w:sz w:val="22"/>
    </w:rPr>
  </w:style>
  <w:style w:type="character" w:customStyle="1" w:styleId="Titre5Car">
    <w:name w:val="Titre 5 Car"/>
    <w:link w:val="Titre5"/>
    <w:rsid w:val="00F014F4"/>
    <w:rPr>
      <w:rFonts w:ascii="Arial" w:hAnsi="Arial"/>
      <w:sz w:val="22"/>
    </w:rPr>
  </w:style>
  <w:style w:type="character" w:styleId="Numrodepage">
    <w:name w:val="page number"/>
    <w:basedOn w:val="Policepardfaut"/>
    <w:rsid w:val="002002CF"/>
  </w:style>
  <w:style w:type="character" w:customStyle="1" w:styleId="PieddepageCar">
    <w:name w:val="Pied de page Car"/>
    <w:link w:val="Pieddepage"/>
    <w:rsid w:val="000139CA"/>
    <w:rPr>
      <w:szCs w:val="24"/>
    </w:rPr>
  </w:style>
  <w:style w:type="character" w:customStyle="1" w:styleId="Titre1Car">
    <w:name w:val="Titre 1 Car"/>
    <w:link w:val="Titre1"/>
    <w:rsid w:val="00827D75"/>
    <w:rPr>
      <w:rFonts w:ascii="Arial" w:hAnsi="Arial"/>
      <w:b/>
      <w:kern w:val="28"/>
      <w:sz w:val="52"/>
    </w:rPr>
  </w:style>
  <w:style w:type="paragraph" w:styleId="TM1">
    <w:name w:val="toc 1"/>
    <w:basedOn w:val="Normal"/>
    <w:next w:val="Normal"/>
    <w:autoRedefine/>
    <w:uiPriority w:val="39"/>
    <w:rsid w:val="00827D75"/>
    <w:pPr>
      <w:spacing w:before="120" w:after="120"/>
    </w:pPr>
    <w:rPr>
      <w:b/>
      <w:bCs/>
      <w:caps/>
    </w:rPr>
  </w:style>
  <w:style w:type="paragraph" w:customStyle="1" w:styleId="EFTOME4">
    <w:name w:val="EFTOME 4"/>
    <w:basedOn w:val="EFTOME1"/>
    <w:rsid w:val="00827D75"/>
    <w:rPr>
      <w:b w:val="0"/>
      <w:sz w:val="24"/>
    </w:rPr>
  </w:style>
  <w:style w:type="paragraph" w:customStyle="1" w:styleId="EFTOME1">
    <w:name w:val="EFTOME 1"/>
    <w:basedOn w:val="Normal"/>
    <w:rsid w:val="00827D75"/>
    <w:pPr>
      <w:jc w:val="center"/>
    </w:pPr>
    <w:rPr>
      <w:rFonts w:ascii="Bookman Old Style" w:hAnsi="Bookman Old Style"/>
      <w:b/>
      <w:sz w:val="56"/>
    </w:rPr>
  </w:style>
  <w:style w:type="paragraph" w:customStyle="1" w:styleId="EFTOME2">
    <w:name w:val="EFTOME 2"/>
    <w:basedOn w:val="EFTOME1"/>
    <w:next w:val="Normal"/>
    <w:rsid w:val="00827D75"/>
    <w:pPr>
      <w:ind w:right="38"/>
    </w:pPr>
    <w:rPr>
      <w:smallCaps/>
      <w:sz w:val="96"/>
    </w:rPr>
  </w:style>
  <w:style w:type="paragraph" w:styleId="TM9">
    <w:name w:val="toc 9"/>
    <w:basedOn w:val="Normal"/>
    <w:next w:val="Normal"/>
    <w:autoRedefine/>
    <w:uiPriority w:val="39"/>
    <w:rsid w:val="00827D75"/>
    <w:pPr>
      <w:ind w:left="1600"/>
    </w:pPr>
    <w:rPr>
      <w:sz w:val="18"/>
      <w:szCs w:val="18"/>
    </w:rPr>
  </w:style>
  <w:style w:type="paragraph" w:styleId="TM7">
    <w:name w:val="toc 7"/>
    <w:basedOn w:val="Normal"/>
    <w:next w:val="Normal"/>
    <w:autoRedefine/>
    <w:uiPriority w:val="39"/>
    <w:rsid w:val="00827D75"/>
    <w:pPr>
      <w:ind w:left="1200"/>
    </w:pPr>
    <w:rPr>
      <w:sz w:val="18"/>
      <w:szCs w:val="18"/>
    </w:rPr>
  </w:style>
  <w:style w:type="paragraph" w:styleId="TM3">
    <w:name w:val="toc 3"/>
    <w:basedOn w:val="Normal"/>
    <w:next w:val="Normal"/>
    <w:autoRedefine/>
    <w:uiPriority w:val="39"/>
    <w:rsid w:val="00827D75"/>
    <w:pPr>
      <w:ind w:left="400"/>
    </w:pPr>
    <w:rPr>
      <w:i/>
      <w:iCs/>
    </w:rPr>
  </w:style>
  <w:style w:type="paragraph" w:styleId="TM6">
    <w:name w:val="toc 6"/>
    <w:basedOn w:val="Normal"/>
    <w:next w:val="Normal"/>
    <w:autoRedefine/>
    <w:uiPriority w:val="39"/>
    <w:rsid w:val="00827D75"/>
    <w:pPr>
      <w:ind w:left="1000"/>
    </w:pPr>
    <w:rPr>
      <w:sz w:val="18"/>
      <w:szCs w:val="18"/>
    </w:rPr>
  </w:style>
  <w:style w:type="paragraph" w:styleId="TM8">
    <w:name w:val="toc 8"/>
    <w:basedOn w:val="Normal"/>
    <w:next w:val="Normal"/>
    <w:autoRedefine/>
    <w:uiPriority w:val="39"/>
    <w:rsid w:val="00827D75"/>
    <w:pPr>
      <w:ind w:left="1400"/>
    </w:pPr>
    <w:rPr>
      <w:sz w:val="18"/>
      <w:szCs w:val="18"/>
    </w:rPr>
  </w:style>
  <w:style w:type="paragraph" w:styleId="TM5">
    <w:name w:val="toc 5"/>
    <w:basedOn w:val="Normal"/>
    <w:next w:val="Normal"/>
    <w:autoRedefine/>
    <w:uiPriority w:val="39"/>
    <w:rsid w:val="00827D75"/>
    <w:pPr>
      <w:tabs>
        <w:tab w:val="left" w:pos="1670"/>
        <w:tab w:val="right" w:leader="dot" w:pos="9628"/>
      </w:tabs>
      <w:ind w:left="800"/>
      <w:jc w:val="both"/>
    </w:pPr>
    <w:rPr>
      <w:sz w:val="18"/>
      <w:szCs w:val="18"/>
    </w:rPr>
  </w:style>
  <w:style w:type="paragraph" w:styleId="TM4">
    <w:name w:val="toc 4"/>
    <w:basedOn w:val="Normal"/>
    <w:next w:val="Normal"/>
    <w:autoRedefine/>
    <w:uiPriority w:val="39"/>
    <w:rsid w:val="00827D75"/>
    <w:pPr>
      <w:ind w:left="600"/>
    </w:pPr>
    <w:rPr>
      <w:sz w:val="18"/>
      <w:szCs w:val="18"/>
    </w:rPr>
  </w:style>
  <w:style w:type="paragraph" w:customStyle="1" w:styleId="StyleC">
    <w:name w:val="StyleC"/>
    <w:basedOn w:val="Normal"/>
    <w:rsid w:val="00F014F4"/>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3">
    <w:name w:val="EFTOME 3"/>
    <w:basedOn w:val="Normal"/>
    <w:next w:val="Normal"/>
    <w:rsid w:val="00827D75"/>
    <w:pPr>
      <w:ind w:right="38"/>
      <w:jc w:val="center"/>
    </w:pPr>
    <w:rPr>
      <w:rFonts w:ascii="Arial" w:hAnsi="Arial"/>
      <w:b/>
      <w:smallCaps/>
      <w:sz w:val="44"/>
      <w:szCs w:val="24"/>
    </w:rPr>
  </w:style>
  <w:style w:type="paragraph" w:customStyle="1" w:styleId="EPUCE2">
    <w:name w:val="EPUCE2"/>
    <w:basedOn w:val="Normal"/>
    <w:semiHidden/>
    <w:rsid w:val="00F014F4"/>
    <w:pPr>
      <w:numPr>
        <w:numId w:val="2"/>
      </w:numPr>
      <w:tabs>
        <w:tab w:val="clear" w:pos="432"/>
        <w:tab w:val="num" w:pos="360"/>
      </w:tabs>
      <w:ind w:left="360" w:hanging="360"/>
    </w:pPr>
  </w:style>
  <w:style w:type="paragraph" w:customStyle="1" w:styleId="Textebrut1">
    <w:name w:val="Texte brut1"/>
    <w:basedOn w:val="Normal"/>
    <w:semiHidden/>
    <w:rsid w:val="00827D75"/>
    <w:pPr>
      <w:jc w:val="both"/>
    </w:pPr>
    <w:rPr>
      <w:rFonts w:ascii="Courier New" w:hAnsi="Courier New"/>
    </w:rPr>
  </w:style>
  <w:style w:type="paragraph" w:customStyle="1" w:styleId="Style3">
    <w:name w:val="Style3"/>
    <w:semiHidden/>
    <w:rsid w:val="00827D75"/>
    <w:pPr>
      <w:widowControl w:val="0"/>
      <w:tabs>
        <w:tab w:val="right" w:leader="dot" w:pos="9639"/>
      </w:tabs>
      <w:spacing w:before="120"/>
      <w:ind w:left="567"/>
      <w:jc w:val="both"/>
    </w:pPr>
    <w:rPr>
      <w:lang w:val="en-US"/>
    </w:rPr>
  </w:style>
  <w:style w:type="paragraph" w:customStyle="1" w:styleId="StyleCo">
    <w:name w:val="StyleCo"/>
    <w:basedOn w:val="Normal"/>
    <w:semiHidden/>
    <w:rsid w:val="00827D75"/>
    <w:pPr>
      <w:spacing w:after="60"/>
      <w:jc w:val="both"/>
    </w:pPr>
    <w:rPr>
      <w:szCs w:val="24"/>
    </w:rPr>
  </w:style>
  <w:style w:type="paragraph" w:customStyle="1" w:styleId="EFTOME">
    <w:name w:val="EFTOME"/>
    <w:basedOn w:val="Normal"/>
    <w:rsid w:val="00827D75"/>
    <w:pPr>
      <w:jc w:val="center"/>
    </w:pPr>
    <w:rPr>
      <w:rFonts w:ascii="Arial" w:hAnsi="Arial"/>
      <w:b/>
      <w:sz w:val="52"/>
    </w:rPr>
  </w:style>
  <w:style w:type="paragraph" w:customStyle="1" w:styleId="StyleOG">
    <w:name w:val="StyleOG"/>
    <w:basedOn w:val="Normal"/>
    <w:next w:val="Normal"/>
    <w:rsid w:val="00827D75"/>
    <w:pPr>
      <w:tabs>
        <w:tab w:val="center" w:pos="4536"/>
        <w:tab w:val="right" w:pos="9497"/>
      </w:tabs>
      <w:jc w:val="both"/>
    </w:pPr>
    <w:rPr>
      <w:rFonts w:ascii="Arial" w:hAnsi="Arial"/>
      <w:b/>
      <w:sz w:val="28"/>
    </w:rPr>
  </w:style>
  <w:style w:type="character" w:customStyle="1" w:styleId="Titre6Car">
    <w:name w:val="Titre 6 Car"/>
    <w:link w:val="Titre6"/>
    <w:rsid w:val="00F014F4"/>
    <w:rPr>
      <w:b/>
    </w:rPr>
  </w:style>
  <w:style w:type="paragraph" w:customStyle="1" w:styleId="z-TopofForm">
    <w:name w:val="z-Top of Form"/>
    <w:next w:val="Normal"/>
    <w:rsid w:val="00827D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27D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827D75"/>
    <w:pPr>
      <w:numPr>
        <w:numId w:val="4"/>
      </w:numPr>
    </w:pPr>
  </w:style>
  <w:style w:type="paragraph" w:customStyle="1" w:styleId="Textebrut10">
    <w:name w:val="Texte brut1"/>
    <w:basedOn w:val="Normal"/>
    <w:semiHidden/>
    <w:rsid w:val="00827D75"/>
    <w:pPr>
      <w:jc w:val="both"/>
    </w:pPr>
    <w:rPr>
      <w:rFonts w:ascii="Courier New" w:hAnsi="Courier New"/>
    </w:rPr>
  </w:style>
  <w:style w:type="paragraph" w:customStyle="1" w:styleId="Textebrut2">
    <w:name w:val="Texte brut2"/>
    <w:basedOn w:val="Normal"/>
    <w:semiHidden/>
    <w:rsid w:val="00912990"/>
    <w:pPr>
      <w:jc w:val="both"/>
    </w:pPr>
    <w:rPr>
      <w:rFonts w:ascii="Courier New" w:hAnsi="Courier New"/>
    </w:rPr>
  </w:style>
  <w:style w:type="paragraph" w:customStyle="1" w:styleId="Textebrut3">
    <w:name w:val="Texte brut3"/>
    <w:basedOn w:val="Normal"/>
    <w:semiHidden/>
    <w:rsid w:val="002B3BC3"/>
    <w:pPr>
      <w:jc w:val="both"/>
    </w:pPr>
    <w:rPr>
      <w:rFonts w:ascii="Courier New" w:hAnsi="Courier New"/>
    </w:rPr>
  </w:style>
  <w:style w:type="paragraph" w:customStyle="1" w:styleId="Textebrut4">
    <w:name w:val="Texte brut4"/>
    <w:basedOn w:val="Normal"/>
    <w:semiHidden/>
    <w:rsid w:val="00320F95"/>
    <w:pPr>
      <w:jc w:val="both"/>
    </w:pPr>
    <w:rPr>
      <w:rFonts w:ascii="Courier New" w:hAnsi="Courier New"/>
    </w:rPr>
  </w:style>
  <w:style w:type="character" w:customStyle="1" w:styleId="Titre7Car">
    <w:name w:val="Titre 7 Car"/>
    <w:link w:val="Titre7"/>
    <w:rsid w:val="00026346"/>
    <w:rPr>
      <w:rFonts w:ascii="Arial" w:hAnsi="Arial"/>
      <w:b/>
      <w:sz w:val="22"/>
    </w:rPr>
  </w:style>
  <w:style w:type="character" w:customStyle="1" w:styleId="Titre8Car">
    <w:name w:val="Titre 8 Car"/>
    <w:link w:val="Titre8"/>
    <w:rsid w:val="00026346"/>
    <w:rPr>
      <w:rFonts w:ascii="Arial" w:hAnsi="Arial"/>
      <w:i/>
    </w:rPr>
  </w:style>
  <w:style w:type="character" w:customStyle="1" w:styleId="Titre9Car">
    <w:name w:val="Titre 9 Car"/>
    <w:link w:val="Titre9"/>
    <w:rsid w:val="00026346"/>
    <w:rPr>
      <w:rFonts w:ascii="Arial" w:hAnsi="Arial"/>
      <w:i/>
      <w:sz w:val="18"/>
    </w:rPr>
  </w:style>
  <w:style w:type="paragraph" w:customStyle="1" w:styleId="StyleNs">
    <w:name w:val="StyleNs"/>
    <w:basedOn w:val="Normal"/>
    <w:next w:val="Normal"/>
    <w:rsid w:val="00D91B4D"/>
    <w:pPr>
      <w:widowControl w:val="0"/>
      <w:ind w:left="142"/>
      <w:jc w:val="both"/>
    </w:pPr>
  </w:style>
  <w:style w:type="paragraph" w:customStyle="1" w:styleId="Stylenum">
    <w:name w:val="Stylenum"/>
    <w:basedOn w:val="Normal"/>
    <w:rsid w:val="00D91B4D"/>
    <w:pPr>
      <w:numPr>
        <w:numId w:val="5"/>
      </w:numPr>
      <w:tabs>
        <w:tab w:val="clear" w:pos="360"/>
        <w:tab w:val="num" w:pos="432"/>
        <w:tab w:val="num" w:pos="643"/>
      </w:tabs>
      <w:ind w:left="432" w:hanging="432"/>
      <w:jc w:val="both"/>
    </w:pPr>
    <w:rPr>
      <w:b/>
      <w:i/>
    </w:rPr>
  </w:style>
  <w:style w:type="paragraph" w:customStyle="1" w:styleId="StyleGrs">
    <w:name w:val="StyleGrs"/>
    <w:basedOn w:val="StyleST"/>
    <w:rsid w:val="00D91B4D"/>
    <w:pPr>
      <w:tabs>
        <w:tab w:val="clear" w:pos="6804"/>
      </w:tabs>
    </w:pPr>
  </w:style>
  <w:style w:type="character" w:styleId="lev">
    <w:name w:val="Strong"/>
    <w:uiPriority w:val="22"/>
    <w:qFormat/>
    <w:rsid w:val="00D91B4D"/>
    <w:rPr>
      <w:b/>
      <w:bCs/>
    </w:rPr>
  </w:style>
  <w:style w:type="character" w:customStyle="1" w:styleId="StyledroitCar">
    <w:name w:val="Style droit Car"/>
    <w:link w:val="Styledroit"/>
    <w:rsid w:val="00D91B4D"/>
    <w:rPr>
      <w:rFonts w:ascii="Courier New" w:hAnsi="Courier New"/>
    </w:rPr>
  </w:style>
  <w:style w:type="paragraph" w:styleId="En-tte">
    <w:name w:val="header"/>
    <w:basedOn w:val="Normal"/>
    <w:link w:val="En-tteCar"/>
    <w:rsid w:val="00DA5CD5"/>
    <w:pPr>
      <w:tabs>
        <w:tab w:val="center" w:pos="4536"/>
        <w:tab w:val="right" w:pos="9072"/>
      </w:tabs>
      <w:jc w:val="both"/>
    </w:pPr>
    <w:rPr>
      <w:szCs w:val="24"/>
    </w:rPr>
  </w:style>
  <w:style w:type="character" w:customStyle="1" w:styleId="En-tteCar">
    <w:name w:val="En-tête Car"/>
    <w:basedOn w:val="Policepardfaut"/>
    <w:link w:val="En-tte"/>
    <w:rsid w:val="00DA5CD5"/>
    <w:rPr>
      <w:szCs w:val="24"/>
    </w:rPr>
  </w:style>
  <w:style w:type="paragraph" w:customStyle="1" w:styleId="EFCORP">
    <w:name w:val="EFCORP"/>
    <w:basedOn w:val="Normal"/>
    <w:rsid w:val="00DA5CD5"/>
    <w:pPr>
      <w:spacing w:after="120"/>
      <w:ind w:firstLine="227"/>
      <w:jc w:val="both"/>
    </w:pPr>
  </w:style>
  <w:style w:type="paragraph" w:styleId="Corpsdetexte">
    <w:name w:val="Body Text"/>
    <w:basedOn w:val="Normal"/>
    <w:link w:val="CorpsdetexteCar"/>
    <w:rsid w:val="00DA5CD5"/>
    <w:pPr>
      <w:jc w:val="both"/>
    </w:pPr>
    <w:rPr>
      <w:b/>
    </w:rPr>
  </w:style>
  <w:style w:type="character" w:customStyle="1" w:styleId="CorpsdetexteCar">
    <w:name w:val="Corps de texte Car"/>
    <w:basedOn w:val="Policepardfaut"/>
    <w:link w:val="Corpsdetexte"/>
    <w:rsid w:val="00DA5CD5"/>
    <w:rPr>
      <w:b/>
    </w:rPr>
  </w:style>
  <w:style w:type="paragraph" w:styleId="Explorateurdedocuments">
    <w:name w:val="Document Map"/>
    <w:basedOn w:val="Normal"/>
    <w:link w:val="ExplorateurdedocumentsCar"/>
    <w:rsid w:val="00DA5CD5"/>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A5CD5"/>
    <w:rPr>
      <w:rFonts w:ascii="Tahoma" w:hAnsi="Tahoma"/>
      <w:shd w:val="clear" w:color="auto" w:fill="000080"/>
    </w:rPr>
  </w:style>
  <w:style w:type="character" w:styleId="Appelnotedebasdep">
    <w:name w:val="footnote reference"/>
    <w:rsid w:val="00DA5CD5"/>
    <w:rPr>
      <w:vertAlign w:val="superscript"/>
    </w:rPr>
  </w:style>
  <w:style w:type="paragraph" w:styleId="Notedebasdepage">
    <w:name w:val="footnote text"/>
    <w:basedOn w:val="Normal"/>
    <w:link w:val="NotedebasdepageCar"/>
    <w:rsid w:val="00DA5CD5"/>
    <w:pPr>
      <w:jc w:val="both"/>
    </w:pPr>
  </w:style>
  <w:style w:type="character" w:customStyle="1" w:styleId="NotedebasdepageCar">
    <w:name w:val="Note de bas de page Car"/>
    <w:basedOn w:val="Policepardfaut"/>
    <w:link w:val="Notedebasdepage"/>
    <w:rsid w:val="00DA5CD5"/>
  </w:style>
  <w:style w:type="character" w:styleId="Lienhypertextesuivivisit">
    <w:name w:val="FollowedHyperlink"/>
    <w:rsid w:val="00DA5CD5"/>
    <w:rPr>
      <w:color w:val="800080"/>
      <w:u w:val="single"/>
    </w:rPr>
  </w:style>
  <w:style w:type="paragraph" w:customStyle="1" w:styleId="Explorateurdedocuments1">
    <w:name w:val="Explorateur de documents1"/>
    <w:basedOn w:val="Normal"/>
    <w:rsid w:val="00DA5CD5"/>
    <w:pPr>
      <w:widowControl w:val="0"/>
      <w:shd w:val="clear" w:color="auto" w:fill="000080"/>
      <w:jc w:val="both"/>
    </w:pPr>
    <w:rPr>
      <w:rFonts w:ascii="Tahoma" w:hAnsi="Tahoma"/>
    </w:rPr>
  </w:style>
  <w:style w:type="character" w:customStyle="1" w:styleId="HTMLMarkup">
    <w:name w:val="HTML Markup"/>
    <w:rsid w:val="00DA5CD5"/>
    <w:rPr>
      <w:vanish/>
      <w:color w:val="FF0000"/>
    </w:rPr>
  </w:style>
  <w:style w:type="paragraph" w:styleId="Textedebulles">
    <w:name w:val="Balloon Text"/>
    <w:basedOn w:val="Normal"/>
    <w:link w:val="TextedebullesCar"/>
    <w:rsid w:val="00DA5CD5"/>
    <w:pPr>
      <w:jc w:val="both"/>
    </w:pPr>
    <w:rPr>
      <w:rFonts w:ascii="Tahoma" w:hAnsi="Tahoma" w:cs="Tahoma"/>
      <w:sz w:val="16"/>
      <w:szCs w:val="16"/>
    </w:rPr>
  </w:style>
  <w:style w:type="character" w:customStyle="1" w:styleId="TextedebullesCar">
    <w:name w:val="Texte de bulles Car"/>
    <w:basedOn w:val="Policepardfaut"/>
    <w:link w:val="Textedebulles"/>
    <w:rsid w:val="00DA5CD5"/>
    <w:rPr>
      <w:rFonts w:ascii="Tahoma" w:hAnsi="Tahoma" w:cs="Tahoma"/>
      <w:sz w:val="16"/>
      <w:szCs w:val="16"/>
    </w:rPr>
  </w:style>
  <w:style w:type="paragraph" w:customStyle="1" w:styleId="EPUCE1">
    <w:name w:val="EPUCE1"/>
    <w:basedOn w:val="EFCORP"/>
    <w:rsid w:val="00DA5CD5"/>
    <w:pPr>
      <w:ind w:left="587" w:hanging="303"/>
    </w:pPr>
  </w:style>
  <w:style w:type="paragraph" w:customStyle="1" w:styleId="Style">
    <w:name w:val="Style"/>
    <w:rsid w:val="00DA5CD5"/>
    <w:pPr>
      <w:widowControl w:val="0"/>
      <w:jc w:val="both"/>
    </w:pPr>
  </w:style>
  <w:style w:type="character" w:styleId="Marquedecommentaire">
    <w:name w:val="annotation reference"/>
    <w:rsid w:val="00DA5CD5"/>
    <w:rPr>
      <w:sz w:val="16"/>
      <w:szCs w:val="16"/>
    </w:rPr>
  </w:style>
  <w:style w:type="paragraph" w:styleId="Commentaire">
    <w:name w:val="annotation text"/>
    <w:basedOn w:val="Normal"/>
    <w:link w:val="CommentaireCar"/>
    <w:rsid w:val="00DA5CD5"/>
    <w:pPr>
      <w:jc w:val="both"/>
    </w:pPr>
  </w:style>
  <w:style w:type="character" w:customStyle="1" w:styleId="CommentaireCar">
    <w:name w:val="Commentaire Car"/>
    <w:basedOn w:val="Policepardfaut"/>
    <w:link w:val="Commentaire"/>
    <w:rsid w:val="00DA5CD5"/>
  </w:style>
  <w:style w:type="paragraph" w:styleId="Objetducommentaire">
    <w:name w:val="annotation subject"/>
    <w:basedOn w:val="Commentaire"/>
    <w:next w:val="Commentaire"/>
    <w:link w:val="ObjetducommentaireCar"/>
    <w:rsid w:val="00DA5CD5"/>
    <w:rPr>
      <w:b/>
      <w:bCs/>
    </w:rPr>
  </w:style>
  <w:style w:type="character" w:customStyle="1" w:styleId="ObjetducommentaireCar">
    <w:name w:val="Objet du commentaire Car"/>
    <w:basedOn w:val="CommentaireCar"/>
    <w:link w:val="Objetducommentaire"/>
    <w:rsid w:val="00DA5CD5"/>
    <w:rPr>
      <w:b/>
      <w:bCs/>
    </w:rPr>
  </w:style>
  <w:style w:type="paragraph" w:customStyle="1" w:styleId="SyleN">
    <w:name w:val="SyleN"/>
    <w:basedOn w:val="Normal"/>
    <w:rsid w:val="00DA5CD5"/>
    <w:pPr>
      <w:ind w:left="142"/>
    </w:pPr>
    <w:rPr>
      <w:i/>
      <w:u w:val="single"/>
    </w:rPr>
  </w:style>
  <w:style w:type="paragraph" w:styleId="Listenumros2">
    <w:name w:val="List Number 2"/>
    <w:basedOn w:val="Normal"/>
    <w:rsid w:val="00DA5CD5"/>
    <w:pPr>
      <w:tabs>
        <w:tab w:val="num" w:pos="643"/>
      </w:tabs>
      <w:ind w:left="643" w:hanging="360"/>
    </w:pPr>
  </w:style>
  <w:style w:type="paragraph" w:customStyle="1" w:styleId="Styledroit1">
    <w:name w:val="Style droit1"/>
    <w:basedOn w:val="Normal"/>
    <w:rsid w:val="00DA5CD5"/>
    <w:pPr>
      <w:widowControl w:val="0"/>
      <w:ind w:left="709"/>
      <w:jc w:val="both"/>
    </w:pPr>
    <w:rPr>
      <w:rFonts w:ascii="Courier New" w:hAnsi="Courier New"/>
    </w:rPr>
  </w:style>
  <w:style w:type="paragraph" w:customStyle="1" w:styleId="StyleItalique1">
    <w:name w:val="Style Italique1"/>
    <w:basedOn w:val="Normal"/>
    <w:next w:val="Normal"/>
    <w:rsid w:val="00DA5CD5"/>
    <w:pPr>
      <w:widowControl w:val="0"/>
      <w:ind w:firstLine="720"/>
      <w:jc w:val="both"/>
    </w:pPr>
    <w:rPr>
      <w:rFonts w:ascii="Courier New" w:hAnsi="Courier New"/>
      <w:i/>
    </w:rPr>
  </w:style>
  <w:style w:type="paragraph" w:customStyle="1" w:styleId="StyleCCts1">
    <w:name w:val="StyleC Côtés1"/>
    <w:basedOn w:val="Normal"/>
    <w:rsid w:val="00DA5C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DA5C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DA5CD5"/>
    <w:rPr>
      <w:sz w:val="18"/>
      <w:lang w:val="fr-FR" w:eastAsia="fr-FR" w:bidi="ar-SA"/>
    </w:rPr>
  </w:style>
  <w:style w:type="paragraph" w:customStyle="1" w:styleId="StyleCFin1">
    <w:name w:val="StyleC Fin1"/>
    <w:basedOn w:val="Normal"/>
    <w:next w:val="Normal"/>
    <w:rsid w:val="00DA5C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DA5C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DA5C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DA5C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DA5CD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DA5CD5"/>
    <w:pPr>
      <w:widowControl w:val="0"/>
      <w:tabs>
        <w:tab w:val="left" w:pos="2694"/>
      </w:tabs>
      <w:spacing w:before="20"/>
      <w:ind w:left="142"/>
      <w:jc w:val="both"/>
    </w:pPr>
  </w:style>
  <w:style w:type="paragraph" w:customStyle="1" w:styleId="StyleSom1">
    <w:name w:val="StyleSom1"/>
    <w:basedOn w:val="Normal"/>
    <w:rsid w:val="00DA5CD5"/>
    <w:pPr>
      <w:tabs>
        <w:tab w:val="num" w:pos="360"/>
      </w:tabs>
      <w:spacing w:after="120"/>
      <w:ind w:left="360" w:hanging="360"/>
    </w:pPr>
    <w:rPr>
      <w:b/>
      <w:bCs/>
    </w:rPr>
  </w:style>
  <w:style w:type="paragraph" w:styleId="Normalcentr">
    <w:name w:val="Block Text"/>
    <w:basedOn w:val="Normal"/>
    <w:rsid w:val="00DA5CD5"/>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DA5CD5"/>
    <w:rPr>
      <w:b/>
      <w:lang w:val="fr-FR" w:eastAsia="fr-FR" w:bidi="ar-SA"/>
    </w:rPr>
  </w:style>
  <w:style w:type="character" w:customStyle="1" w:styleId="StyleNTCarCarCarCarCarCarCarCarCarCarCar">
    <w:name w:val="StyleNT Car Car Car Car Car Car Car Car Car Car Car"/>
    <w:rsid w:val="00DA5CD5"/>
    <w:rPr>
      <w:b/>
      <w:lang w:val="fr-FR" w:eastAsia="fr-FR" w:bidi="ar-SA"/>
    </w:rPr>
  </w:style>
  <w:style w:type="character" w:customStyle="1" w:styleId="StyleNTCarCarCarCarCarCar">
    <w:name w:val="StyleNT Car Car Car Car Car Car"/>
    <w:rsid w:val="00DA5CD5"/>
    <w:rPr>
      <w:b/>
      <w:lang w:val="fr-FR" w:eastAsia="fr-FR" w:bidi="ar-SA"/>
    </w:rPr>
  </w:style>
  <w:style w:type="character" w:customStyle="1" w:styleId="StyleNTCarCarCarCarCarCarCar">
    <w:name w:val="StyleNT Car Car Car Car Car Car Car"/>
    <w:rsid w:val="00DA5CD5"/>
    <w:rPr>
      <w:b/>
      <w:lang w:val="fr-FR" w:eastAsia="fr-FR" w:bidi="ar-SA"/>
    </w:rPr>
  </w:style>
  <w:style w:type="character" w:customStyle="1" w:styleId="StyleNTCarCarCarCarCarCarCarCar">
    <w:name w:val="StyleNT Car Car Car Car Car Car Car Car"/>
    <w:rsid w:val="00DA5CD5"/>
    <w:rPr>
      <w:b/>
      <w:lang w:val="fr-FR" w:eastAsia="fr-FR" w:bidi="ar-SA"/>
    </w:rPr>
  </w:style>
  <w:style w:type="character" w:customStyle="1" w:styleId="StyleNTCarCarCarCarCarCarCarCarCar">
    <w:name w:val="StyleNT Car Car Car Car Car Car Car Car Car"/>
    <w:rsid w:val="00DA5CD5"/>
    <w:rPr>
      <w:b/>
      <w:lang w:val="fr-FR" w:eastAsia="fr-FR" w:bidi="ar-SA"/>
    </w:rPr>
  </w:style>
  <w:style w:type="paragraph" w:styleId="Retraitcorpsdetexte">
    <w:name w:val="Body Text Indent"/>
    <w:basedOn w:val="Normal"/>
    <w:link w:val="RetraitcorpsdetexteCar"/>
    <w:rsid w:val="00DA5CD5"/>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A5CD5"/>
    <w:rPr>
      <w:sz w:val="22"/>
    </w:rPr>
  </w:style>
  <w:style w:type="character" w:customStyle="1" w:styleId="StyleNTCarCar">
    <w:name w:val="StyleNT Car Car"/>
    <w:rsid w:val="00DA5CD5"/>
    <w:rPr>
      <w:b/>
      <w:lang w:val="fr-FR" w:eastAsia="fr-FR" w:bidi="ar-SA"/>
    </w:rPr>
  </w:style>
  <w:style w:type="character" w:customStyle="1" w:styleId="StyleNTCarCarCar">
    <w:name w:val="StyleNT Car Car Car"/>
    <w:rsid w:val="00DA5CD5"/>
    <w:rPr>
      <w:b/>
      <w:lang w:val="fr-FR" w:eastAsia="fr-FR" w:bidi="ar-SA"/>
    </w:rPr>
  </w:style>
  <w:style w:type="character" w:customStyle="1" w:styleId="StyleNTCarCarCarCar">
    <w:name w:val="StyleNT Car Car Car Car"/>
    <w:rsid w:val="00DA5CD5"/>
    <w:rPr>
      <w:b/>
      <w:lang w:val="fr-FR" w:eastAsia="fr-FR" w:bidi="ar-SA"/>
    </w:rPr>
  </w:style>
  <w:style w:type="character" w:customStyle="1" w:styleId="StyleNTCarCarCarCarCar">
    <w:name w:val="StyleNT Car Car Car Car Car"/>
    <w:rsid w:val="00DA5CD5"/>
    <w:rPr>
      <w:b/>
      <w:lang w:val="fr-FR" w:eastAsia="fr-FR" w:bidi="ar-SA"/>
    </w:rPr>
  </w:style>
  <w:style w:type="paragraph" w:customStyle="1" w:styleId="Explorateurdedocuments2">
    <w:name w:val="Explorateur de documents2"/>
    <w:basedOn w:val="Normal"/>
    <w:rsid w:val="00DA5CD5"/>
    <w:pPr>
      <w:widowControl w:val="0"/>
      <w:shd w:val="clear" w:color="auto" w:fill="000080"/>
      <w:jc w:val="both"/>
    </w:pPr>
    <w:rPr>
      <w:rFonts w:ascii="Tahoma" w:hAnsi="Tahoma"/>
    </w:rPr>
  </w:style>
  <w:style w:type="paragraph" w:customStyle="1" w:styleId="Explorateurdedocuments3">
    <w:name w:val="Explorateur de documents3"/>
    <w:basedOn w:val="Normal"/>
    <w:rsid w:val="00DA5CD5"/>
    <w:pPr>
      <w:widowControl w:val="0"/>
      <w:shd w:val="clear" w:color="auto" w:fill="000080"/>
      <w:jc w:val="both"/>
    </w:pPr>
    <w:rPr>
      <w:rFonts w:ascii="Tahoma" w:hAnsi="Tahoma"/>
    </w:rPr>
  </w:style>
  <w:style w:type="paragraph" w:customStyle="1" w:styleId="Explorateurdedocuments4">
    <w:name w:val="Explorateur de documents4"/>
    <w:basedOn w:val="Normal"/>
    <w:rsid w:val="00DA5CD5"/>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0867F9"/>
    <w:rPr>
      <w:color w:val="808080"/>
      <w:shd w:val="clear" w:color="auto" w:fill="E6E6E6"/>
    </w:rPr>
  </w:style>
  <w:style w:type="paragraph" w:styleId="Rvision">
    <w:name w:val="Revision"/>
    <w:hidden/>
    <w:uiPriority w:val="99"/>
    <w:semiHidden/>
    <w:rsid w:val="000867F9"/>
    <w:rPr>
      <w:szCs w:val="24"/>
    </w:rPr>
  </w:style>
  <w:style w:type="paragraph" w:styleId="Paragraphedeliste">
    <w:name w:val="List Paragraph"/>
    <w:basedOn w:val="Normal"/>
    <w:uiPriority w:val="34"/>
    <w:qFormat/>
    <w:rsid w:val="000867F9"/>
    <w:pPr>
      <w:ind w:left="720"/>
      <w:contextualSpacing/>
    </w:pPr>
  </w:style>
  <w:style w:type="character" w:customStyle="1" w:styleId="StyleCFinCar1">
    <w:name w:val="StyleC Fin Car1"/>
    <w:rsid w:val="00744BAC"/>
    <w:rPr>
      <w:sz w:val="18"/>
      <w:szCs w:val="24"/>
    </w:rPr>
  </w:style>
  <w:style w:type="paragraph" w:customStyle="1" w:styleId="EFTOME10">
    <w:name w:val="EFTOME1"/>
    <w:basedOn w:val="Normal"/>
    <w:rsid w:val="00744BAC"/>
    <w:pPr>
      <w:jc w:val="center"/>
    </w:pPr>
    <w:rPr>
      <w:rFonts w:ascii="Arial" w:hAnsi="Arial"/>
      <w:b/>
      <w:sz w:val="52"/>
    </w:rPr>
  </w:style>
  <w:style w:type="paragraph" w:customStyle="1" w:styleId="EFTOME11">
    <w:name w:val="EFTOME 11"/>
    <w:basedOn w:val="Normal"/>
    <w:rsid w:val="00744BAC"/>
    <w:pPr>
      <w:jc w:val="center"/>
    </w:pPr>
    <w:rPr>
      <w:rFonts w:ascii="Bookman Old Style" w:hAnsi="Bookman Old Style"/>
      <w:b/>
      <w:sz w:val="56"/>
    </w:rPr>
  </w:style>
  <w:style w:type="paragraph" w:customStyle="1" w:styleId="EFTOME21">
    <w:name w:val="EFTOME 21"/>
    <w:basedOn w:val="EFTOME1"/>
    <w:next w:val="Normal"/>
    <w:rsid w:val="00744BAC"/>
    <w:pPr>
      <w:ind w:right="38"/>
    </w:pPr>
    <w:rPr>
      <w:smallCaps/>
      <w:sz w:val="96"/>
    </w:rPr>
  </w:style>
  <w:style w:type="paragraph" w:customStyle="1" w:styleId="EFTOME31">
    <w:name w:val="EFTOME 31"/>
    <w:basedOn w:val="Normal"/>
    <w:next w:val="Normal"/>
    <w:rsid w:val="00744BAC"/>
    <w:pPr>
      <w:ind w:right="38"/>
      <w:jc w:val="center"/>
    </w:pPr>
    <w:rPr>
      <w:rFonts w:ascii="Arial" w:hAnsi="Arial"/>
      <w:b/>
      <w:smallCaps/>
      <w:sz w:val="44"/>
    </w:rPr>
  </w:style>
  <w:style w:type="paragraph" w:customStyle="1" w:styleId="EFTOME41">
    <w:name w:val="EFTOME 41"/>
    <w:basedOn w:val="EFTOME1"/>
    <w:rsid w:val="00744BAC"/>
    <w:rPr>
      <w:b w:val="0"/>
      <w:sz w:val="24"/>
    </w:rPr>
  </w:style>
  <w:style w:type="paragraph" w:customStyle="1" w:styleId="Styledroit2">
    <w:name w:val="Style droit2"/>
    <w:basedOn w:val="Normal"/>
    <w:rsid w:val="00744BAC"/>
    <w:pPr>
      <w:widowControl w:val="0"/>
      <w:ind w:left="709"/>
      <w:jc w:val="both"/>
    </w:pPr>
    <w:rPr>
      <w:rFonts w:ascii="Courier New" w:hAnsi="Courier New"/>
    </w:rPr>
  </w:style>
  <w:style w:type="paragraph" w:customStyle="1" w:styleId="StyleItalique2">
    <w:name w:val="Style Italique2"/>
    <w:basedOn w:val="Normal"/>
    <w:next w:val="Normal"/>
    <w:rsid w:val="00744BAC"/>
    <w:pPr>
      <w:widowControl w:val="0"/>
      <w:ind w:firstLine="720"/>
      <w:jc w:val="both"/>
    </w:pPr>
    <w:rPr>
      <w:rFonts w:ascii="Courier New" w:hAnsi="Courier New"/>
      <w:i/>
    </w:rPr>
  </w:style>
  <w:style w:type="paragraph" w:customStyle="1" w:styleId="StyleCCts2">
    <w:name w:val="StyleC Côtés2"/>
    <w:basedOn w:val="Normal"/>
    <w:next w:val="Normal"/>
    <w:rsid w:val="00744BA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744BA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744BAC"/>
    <w:rPr>
      <w:sz w:val="18"/>
      <w:szCs w:val="24"/>
    </w:rPr>
  </w:style>
  <w:style w:type="paragraph" w:customStyle="1" w:styleId="StyleCFin2">
    <w:name w:val="StyleC Fin2"/>
    <w:basedOn w:val="Normal"/>
    <w:next w:val="Normal"/>
    <w:rsid w:val="00744BA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744BA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744BA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744BA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744BA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744BAC"/>
    <w:pPr>
      <w:widowControl w:val="0"/>
      <w:tabs>
        <w:tab w:val="left" w:pos="2694"/>
      </w:tabs>
      <w:spacing w:before="20"/>
      <w:ind w:left="142"/>
      <w:jc w:val="both"/>
    </w:pPr>
  </w:style>
  <w:style w:type="paragraph" w:customStyle="1" w:styleId="StyleSom2">
    <w:name w:val="StyleSom2"/>
    <w:basedOn w:val="Normal"/>
    <w:rsid w:val="00744BAC"/>
    <w:pPr>
      <w:tabs>
        <w:tab w:val="num" w:pos="360"/>
      </w:tabs>
      <w:spacing w:after="120"/>
      <w:ind w:left="360" w:hanging="360"/>
    </w:pPr>
    <w:rPr>
      <w:b/>
      <w:bCs/>
    </w:rPr>
  </w:style>
  <w:style w:type="paragraph" w:customStyle="1" w:styleId="StyleST1">
    <w:name w:val="StyleST1"/>
    <w:basedOn w:val="Normal"/>
    <w:next w:val="Normal"/>
    <w:rsid w:val="00744BA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744BA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744BAC"/>
    <w:pPr>
      <w:widowControl w:val="0"/>
      <w:spacing w:before="360"/>
    </w:pPr>
    <w:rPr>
      <w:b/>
    </w:rPr>
  </w:style>
  <w:style w:type="paragraph" w:customStyle="1" w:styleId="StyleOCC1">
    <w:name w:val="StyleOCC1"/>
    <w:basedOn w:val="Normal"/>
    <w:rsid w:val="00744BAC"/>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744BAC"/>
    <w:rPr>
      <w:i/>
      <w:sz w:val="18"/>
      <w:szCs w:val="24"/>
    </w:rPr>
  </w:style>
  <w:style w:type="character" w:customStyle="1" w:styleId="StyleCIdbutCar1">
    <w:name w:val="StyleCI début Car1"/>
    <w:rsid w:val="00744BAC"/>
    <w:rPr>
      <w:i/>
      <w:sz w:val="18"/>
    </w:rPr>
  </w:style>
  <w:style w:type="character" w:customStyle="1" w:styleId="StyleCIfinCar1">
    <w:name w:val="StyleCI fin Car1"/>
    <w:rsid w:val="00744BAC"/>
    <w:rPr>
      <w:i/>
      <w:sz w:val="18"/>
      <w:szCs w:val="24"/>
    </w:rPr>
  </w:style>
  <w:style w:type="paragraph" w:customStyle="1" w:styleId="StyleC1">
    <w:name w:val="StyleC1"/>
    <w:basedOn w:val="Normal"/>
    <w:rsid w:val="00744BA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744BAC"/>
    <w:pPr>
      <w:tabs>
        <w:tab w:val="num" w:pos="432"/>
      </w:tabs>
      <w:ind w:left="567" w:hanging="283"/>
    </w:pPr>
  </w:style>
  <w:style w:type="paragraph" w:customStyle="1" w:styleId="Textebrut11">
    <w:name w:val="Texte brut11"/>
    <w:basedOn w:val="Normal"/>
    <w:semiHidden/>
    <w:rsid w:val="00744BAC"/>
    <w:pPr>
      <w:jc w:val="both"/>
    </w:pPr>
    <w:rPr>
      <w:rFonts w:ascii="Courier New" w:hAnsi="Courier New"/>
    </w:rPr>
  </w:style>
  <w:style w:type="paragraph" w:customStyle="1" w:styleId="Style31">
    <w:name w:val="Style31"/>
    <w:semiHidden/>
    <w:rsid w:val="00744BAC"/>
    <w:pPr>
      <w:widowControl w:val="0"/>
      <w:tabs>
        <w:tab w:val="right" w:leader="dot" w:pos="9639"/>
      </w:tabs>
      <w:spacing w:before="120"/>
      <w:ind w:left="567"/>
      <w:jc w:val="both"/>
    </w:pPr>
    <w:rPr>
      <w:lang w:val="en-US"/>
    </w:rPr>
  </w:style>
  <w:style w:type="paragraph" w:customStyle="1" w:styleId="StyleCo1">
    <w:name w:val="StyleCo1"/>
    <w:basedOn w:val="Normal"/>
    <w:semiHidden/>
    <w:rsid w:val="00744BAC"/>
    <w:pPr>
      <w:spacing w:after="60"/>
      <w:jc w:val="both"/>
    </w:pPr>
    <w:rPr>
      <w:szCs w:val="24"/>
    </w:rPr>
  </w:style>
  <w:style w:type="paragraph" w:customStyle="1" w:styleId="StyleOG1">
    <w:name w:val="StyleOG1"/>
    <w:basedOn w:val="Normal"/>
    <w:next w:val="Normal"/>
    <w:rsid w:val="00744BAC"/>
    <w:pPr>
      <w:tabs>
        <w:tab w:val="center" w:pos="4536"/>
        <w:tab w:val="right" w:pos="9497"/>
      </w:tabs>
      <w:jc w:val="both"/>
    </w:pPr>
    <w:rPr>
      <w:rFonts w:ascii="Arial" w:hAnsi="Arial"/>
      <w:b/>
      <w:sz w:val="28"/>
    </w:rPr>
  </w:style>
  <w:style w:type="character" w:customStyle="1" w:styleId="StyleCCtsCar1">
    <w:name w:val="StyleC Côtés Car1"/>
    <w:rsid w:val="00744BAC"/>
    <w:rPr>
      <w:sz w:val="18"/>
    </w:rPr>
  </w:style>
  <w:style w:type="character" w:customStyle="1" w:styleId="StyleNTCar1">
    <w:name w:val="StyleNT Car1"/>
    <w:rsid w:val="00744BAC"/>
    <w:rPr>
      <w:b/>
    </w:rPr>
  </w:style>
  <w:style w:type="paragraph" w:customStyle="1" w:styleId="z-TopofForm1">
    <w:name w:val="z-Top of Form1"/>
    <w:next w:val="Normal"/>
    <w:rsid w:val="00744BAC"/>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744BAC"/>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744BAC"/>
    <w:pPr>
      <w:widowControl w:val="0"/>
      <w:ind w:left="142"/>
      <w:jc w:val="both"/>
    </w:pPr>
  </w:style>
  <w:style w:type="paragraph" w:customStyle="1" w:styleId="Stylenum1">
    <w:name w:val="Stylenum1"/>
    <w:basedOn w:val="Normal"/>
    <w:rsid w:val="00744BAC"/>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744BAC"/>
  </w:style>
  <w:style w:type="paragraph" w:customStyle="1" w:styleId="StyleGrs1">
    <w:name w:val="StyleGrs1"/>
    <w:basedOn w:val="StyleST"/>
    <w:rsid w:val="00744BAC"/>
    <w:pPr>
      <w:tabs>
        <w:tab w:val="clear" w:pos="6804"/>
      </w:tabs>
    </w:pPr>
  </w:style>
  <w:style w:type="character" w:customStyle="1" w:styleId="En-tteCar1">
    <w:name w:val="En-tête Car1"/>
    <w:rsid w:val="00744BAC"/>
  </w:style>
  <w:style w:type="character" w:customStyle="1" w:styleId="TextedebullesCar1">
    <w:name w:val="Texte de bulles Car1"/>
    <w:rsid w:val="00744BAC"/>
    <w:rPr>
      <w:rFonts w:ascii="Tahoma" w:hAnsi="Tahoma" w:cs="Tahoma"/>
      <w:sz w:val="16"/>
      <w:szCs w:val="16"/>
    </w:rPr>
  </w:style>
  <w:style w:type="character" w:customStyle="1" w:styleId="NotedebasdepageCar1">
    <w:name w:val="Note de bas de page Car1"/>
    <w:rsid w:val="00744BAC"/>
  </w:style>
  <w:style w:type="character" w:customStyle="1" w:styleId="PieddepageCar1">
    <w:name w:val="Pied de page Car1"/>
    <w:rsid w:val="00744BAC"/>
  </w:style>
  <w:style w:type="paragraph" w:customStyle="1" w:styleId="Textebrut21">
    <w:name w:val="Texte brut21"/>
    <w:basedOn w:val="Normal"/>
    <w:semiHidden/>
    <w:rsid w:val="00744BAC"/>
    <w:pPr>
      <w:jc w:val="both"/>
    </w:pPr>
    <w:rPr>
      <w:rFonts w:ascii="Courier New" w:hAnsi="Courier New"/>
    </w:rPr>
  </w:style>
  <w:style w:type="paragraph" w:customStyle="1" w:styleId="Textebrut31">
    <w:name w:val="Texte brut31"/>
    <w:basedOn w:val="Normal"/>
    <w:semiHidden/>
    <w:rsid w:val="00744BAC"/>
    <w:pPr>
      <w:jc w:val="both"/>
    </w:pPr>
    <w:rPr>
      <w:rFonts w:ascii="Courier New" w:hAnsi="Courier New"/>
    </w:rPr>
  </w:style>
  <w:style w:type="paragraph" w:customStyle="1" w:styleId="Textebrut41">
    <w:name w:val="Texte brut41"/>
    <w:basedOn w:val="Normal"/>
    <w:semiHidden/>
    <w:rsid w:val="00744BAC"/>
    <w:pPr>
      <w:jc w:val="both"/>
    </w:pPr>
    <w:rPr>
      <w:rFonts w:ascii="Courier New" w:hAnsi="Courier New"/>
    </w:rPr>
  </w:style>
  <w:style w:type="character" w:customStyle="1" w:styleId="StyledroitCar1">
    <w:name w:val="Style droit Car1"/>
    <w:rsid w:val="00744BAC"/>
    <w:rPr>
      <w:rFonts w:ascii="Courier New" w:hAnsi="Courier New"/>
    </w:rPr>
  </w:style>
  <w:style w:type="paragraph" w:customStyle="1" w:styleId="EFCORP1">
    <w:name w:val="EFCORP1"/>
    <w:basedOn w:val="Normal"/>
    <w:rsid w:val="00744BAC"/>
    <w:pPr>
      <w:spacing w:after="120"/>
      <w:ind w:firstLine="227"/>
      <w:jc w:val="both"/>
    </w:pPr>
  </w:style>
  <w:style w:type="character" w:customStyle="1" w:styleId="CorpsdetexteCar1">
    <w:name w:val="Corps de texte Car1"/>
    <w:basedOn w:val="Policepardfaut"/>
    <w:rsid w:val="00744BAC"/>
    <w:rPr>
      <w:b/>
    </w:rPr>
  </w:style>
  <w:style w:type="character" w:customStyle="1" w:styleId="ExplorateurdedocumentsCar1">
    <w:name w:val="Explorateur de documents Car1"/>
    <w:basedOn w:val="Policepardfaut"/>
    <w:rsid w:val="00744BAC"/>
    <w:rPr>
      <w:rFonts w:ascii="Tahoma" w:hAnsi="Tahoma"/>
      <w:shd w:val="clear" w:color="auto" w:fill="000080"/>
    </w:rPr>
  </w:style>
  <w:style w:type="paragraph" w:customStyle="1" w:styleId="Explorateurdedocuments11">
    <w:name w:val="Explorateur de documents11"/>
    <w:basedOn w:val="Normal"/>
    <w:rsid w:val="00744BAC"/>
    <w:pPr>
      <w:widowControl w:val="0"/>
      <w:shd w:val="clear" w:color="auto" w:fill="000080"/>
      <w:jc w:val="both"/>
    </w:pPr>
    <w:rPr>
      <w:rFonts w:ascii="Tahoma" w:hAnsi="Tahoma"/>
    </w:rPr>
  </w:style>
  <w:style w:type="paragraph" w:customStyle="1" w:styleId="EPUCE11">
    <w:name w:val="EPUCE11"/>
    <w:basedOn w:val="EFCORP"/>
    <w:rsid w:val="00744BAC"/>
    <w:pPr>
      <w:ind w:left="587" w:hanging="303"/>
    </w:pPr>
  </w:style>
  <w:style w:type="paragraph" w:customStyle="1" w:styleId="Style1">
    <w:name w:val="Style1"/>
    <w:rsid w:val="00744BAC"/>
    <w:pPr>
      <w:widowControl w:val="0"/>
      <w:jc w:val="both"/>
    </w:pPr>
  </w:style>
  <w:style w:type="character" w:customStyle="1" w:styleId="CommentaireCar1">
    <w:name w:val="Commentaire Car1"/>
    <w:basedOn w:val="Policepardfaut"/>
    <w:rsid w:val="00744BAC"/>
  </w:style>
  <w:style w:type="character" w:customStyle="1" w:styleId="ObjetducommentaireCar1">
    <w:name w:val="Objet du commentaire Car1"/>
    <w:basedOn w:val="CommentaireCar"/>
    <w:rsid w:val="00744BAC"/>
    <w:rPr>
      <w:b/>
      <w:bCs/>
    </w:rPr>
  </w:style>
  <w:style w:type="paragraph" w:customStyle="1" w:styleId="SyleN1">
    <w:name w:val="SyleN1"/>
    <w:basedOn w:val="Normal"/>
    <w:rsid w:val="00744BAC"/>
    <w:pPr>
      <w:ind w:left="142"/>
    </w:pPr>
    <w:rPr>
      <w:i/>
      <w:u w:val="single"/>
    </w:rPr>
  </w:style>
  <w:style w:type="paragraph" w:customStyle="1" w:styleId="Styledroit11">
    <w:name w:val="Style droit11"/>
    <w:basedOn w:val="Normal"/>
    <w:rsid w:val="00744BAC"/>
    <w:pPr>
      <w:widowControl w:val="0"/>
      <w:ind w:left="709"/>
      <w:jc w:val="both"/>
    </w:pPr>
    <w:rPr>
      <w:rFonts w:ascii="Courier New" w:hAnsi="Courier New"/>
    </w:rPr>
  </w:style>
  <w:style w:type="paragraph" w:customStyle="1" w:styleId="StyleItalique11">
    <w:name w:val="Style Italique11"/>
    <w:basedOn w:val="Normal"/>
    <w:next w:val="Normal"/>
    <w:rsid w:val="00744BAC"/>
    <w:pPr>
      <w:widowControl w:val="0"/>
      <w:ind w:firstLine="720"/>
      <w:jc w:val="both"/>
    </w:pPr>
    <w:rPr>
      <w:rFonts w:ascii="Courier New" w:hAnsi="Courier New"/>
      <w:i/>
    </w:rPr>
  </w:style>
  <w:style w:type="paragraph" w:customStyle="1" w:styleId="StyleCCts11">
    <w:name w:val="StyleC Côtés11"/>
    <w:basedOn w:val="Normal"/>
    <w:rsid w:val="00744BA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744BA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744BA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744BAC"/>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744BAC"/>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744BAC"/>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744BA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744BAC"/>
    <w:pPr>
      <w:widowControl w:val="0"/>
      <w:tabs>
        <w:tab w:val="left" w:pos="2694"/>
      </w:tabs>
      <w:spacing w:before="20"/>
      <w:ind w:left="142"/>
      <w:jc w:val="both"/>
    </w:pPr>
  </w:style>
  <w:style w:type="paragraph" w:customStyle="1" w:styleId="StyleSom11">
    <w:name w:val="StyleSom11"/>
    <w:basedOn w:val="Normal"/>
    <w:rsid w:val="00744BAC"/>
    <w:pPr>
      <w:tabs>
        <w:tab w:val="num" w:pos="360"/>
      </w:tabs>
      <w:spacing w:after="120"/>
      <w:ind w:left="360" w:hanging="360"/>
    </w:pPr>
    <w:rPr>
      <w:b/>
      <w:bCs/>
    </w:rPr>
  </w:style>
  <w:style w:type="character" w:customStyle="1" w:styleId="RetraitcorpsdetexteCar1">
    <w:name w:val="Retrait corps de texte Car1"/>
    <w:basedOn w:val="Policepardfaut"/>
    <w:rsid w:val="00744BAC"/>
    <w:rPr>
      <w:sz w:val="22"/>
    </w:rPr>
  </w:style>
  <w:style w:type="paragraph" w:customStyle="1" w:styleId="Explorateurdedocuments21">
    <w:name w:val="Explorateur de documents21"/>
    <w:basedOn w:val="Normal"/>
    <w:rsid w:val="00744BAC"/>
    <w:pPr>
      <w:widowControl w:val="0"/>
      <w:shd w:val="clear" w:color="auto" w:fill="000080"/>
      <w:jc w:val="both"/>
    </w:pPr>
    <w:rPr>
      <w:rFonts w:ascii="Tahoma" w:hAnsi="Tahoma"/>
    </w:rPr>
  </w:style>
  <w:style w:type="paragraph" w:customStyle="1" w:styleId="Explorateurdedocuments31">
    <w:name w:val="Explorateur de documents31"/>
    <w:basedOn w:val="Normal"/>
    <w:rsid w:val="00744BAC"/>
    <w:pPr>
      <w:widowControl w:val="0"/>
      <w:shd w:val="clear" w:color="auto" w:fill="000080"/>
      <w:jc w:val="both"/>
    </w:pPr>
    <w:rPr>
      <w:rFonts w:ascii="Tahoma" w:hAnsi="Tahoma"/>
    </w:rPr>
  </w:style>
  <w:style w:type="paragraph" w:customStyle="1" w:styleId="Explorateurdedocuments41">
    <w:name w:val="Explorateur de documents41"/>
    <w:basedOn w:val="Normal"/>
    <w:rsid w:val="00744BAC"/>
    <w:pPr>
      <w:widowControl w:val="0"/>
      <w:shd w:val="clear" w:color="auto" w:fill="000080"/>
      <w:jc w:val="both"/>
    </w:pPr>
    <w:rPr>
      <w:rFonts w:ascii="Tahoma" w:hAnsi="Tahoma"/>
    </w:rPr>
  </w:style>
  <w:style w:type="character" w:customStyle="1" w:styleId="StyleCFinCar2">
    <w:name w:val="StyleC Fin Car2"/>
    <w:rsid w:val="00973F76"/>
    <w:rPr>
      <w:sz w:val="18"/>
      <w:szCs w:val="24"/>
    </w:rPr>
  </w:style>
  <w:style w:type="paragraph" w:customStyle="1" w:styleId="EFTOME20">
    <w:name w:val="EFTOME2"/>
    <w:basedOn w:val="Normal"/>
    <w:rsid w:val="00973F76"/>
    <w:pPr>
      <w:jc w:val="center"/>
    </w:pPr>
    <w:rPr>
      <w:rFonts w:ascii="Arial" w:hAnsi="Arial"/>
      <w:b/>
      <w:sz w:val="52"/>
    </w:rPr>
  </w:style>
  <w:style w:type="paragraph" w:customStyle="1" w:styleId="EFTOME12">
    <w:name w:val="EFTOME 12"/>
    <w:basedOn w:val="Normal"/>
    <w:rsid w:val="00973F76"/>
    <w:pPr>
      <w:jc w:val="center"/>
    </w:pPr>
    <w:rPr>
      <w:rFonts w:ascii="Bookman Old Style" w:hAnsi="Bookman Old Style"/>
      <w:b/>
      <w:sz w:val="56"/>
    </w:rPr>
  </w:style>
  <w:style w:type="paragraph" w:customStyle="1" w:styleId="EFTOME22">
    <w:name w:val="EFTOME 22"/>
    <w:basedOn w:val="EFTOME1"/>
    <w:next w:val="Normal"/>
    <w:rsid w:val="00973F76"/>
    <w:pPr>
      <w:ind w:right="38"/>
    </w:pPr>
    <w:rPr>
      <w:smallCaps/>
      <w:sz w:val="96"/>
    </w:rPr>
  </w:style>
  <w:style w:type="paragraph" w:customStyle="1" w:styleId="EFTOME32">
    <w:name w:val="EFTOME 32"/>
    <w:basedOn w:val="Normal"/>
    <w:next w:val="Normal"/>
    <w:rsid w:val="00973F76"/>
    <w:pPr>
      <w:ind w:right="38"/>
      <w:jc w:val="center"/>
    </w:pPr>
    <w:rPr>
      <w:rFonts w:ascii="Arial" w:hAnsi="Arial"/>
      <w:b/>
      <w:smallCaps/>
      <w:sz w:val="44"/>
    </w:rPr>
  </w:style>
  <w:style w:type="paragraph" w:customStyle="1" w:styleId="EFTOME42">
    <w:name w:val="EFTOME 42"/>
    <w:basedOn w:val="EFTOME1"/>
    <w:rsid w:val="00973F76"/>
    <w:rPr>
      <w:b w:val="0"/>
      <w:sz w:val="24"/>
    </w:rPr>
  </w:style>
  <w:style w:type="paragraph" w:customStyle="1" w:styleId="Styledroit3">
    <w:name w:val="Style droit3"/>
    <w:basedOn w:val="Normal"/>
    <w:rsid w:val="00973F76"/>
    <w:pPr>
      <w:widowControl w:val="0"/>
      <w:ind w:left="709"/>
      <w:jc w:val="both"/>
    </w:pPr>
    <w:rPr>
      <w:rFonts w:ascii="Courier New" w:hAnsi="Courier New"/>
    </w:rPr>
  </w:style>
  <w:style w:type="paragraph" w:customStyle="1" w:styleId="StyleItalique3">
    <w:name w:val="Style Italique3"/>
    <w:basedOn w:val="Normal"/>
    <w:next w:val="Normal"/>
    <w:rsid w:val="00973F76"/>
    <w:pPr>
      <w:widowControl w:val="0"/>
      <w:ind w:firstLine="720"/>
      <w:jc w:val="both"/>
    </w:pPr>
    <w:rPr>
      <w:rFonts w:ascii="Courier New" w:hAnsi="Courier New"/>
      <w:i/>
    </w:rPr>
  </w:style>
  <w:style w:type="paragraph" w:customStyle="1" w:styleId="StyleCCts3">
    <w:name w:val="StyleC Côtés3"/>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973F76"/>
    <w:rPr>
      <w:sz w:val="18"/>
      <w:szCs w:val="24"/>
    </w:rPr>
  </w:style>
  <w:style w:type="paragraph" w:customStyle="1" w:styleId="StyleCFin3">
    <w:name w:val="StyleC Fin3"/>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973F76"/>
    <w:pPr>
      <w:widowControl w:val="0"/>
      <w:tabs>
        <w:tab w:val="left" w:pos="2694"/>
      </w:tabs>
      <w:spacing w:before="20"/>
      <w:ind w:left="142"/>
      <w:jc w:val="both"/>
    </w:pPr>
  </w:style>
  <w:style w:type="paragraph" w:customStyle="1" w:styleId="StyleSom3">
    <w:name w:val="StyleSom3"/>
    <w:basedOn w:val="Normal"/>
    <w:rsid w:val="00973F76"/>
    <w:pPr>
      <w:tabs>
        <w:tab w:val="num" w:pos="360"/>
      </w:tabs>
      <w:spacing w:after="120"/>
      <w:ind w:left="360" w:hanging="360"/>
    </w:pPr>
    <w:rPr>
      <w:b/>
      <w:bCs/>
    </w:rPr>
  </w:style>
  <w:style w:type="paragraph" w:customStyle="1" w:styleId="StyleST2">
    <w:name w:val="StyleST2"/>
    <w:basedOn w:val="Normal"/>
    <w:next w:val="Normal"/>
    <w:rsid w:val="00973F7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973F7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973F76"/>
    <w:pPr>
      <w:widowControl w:val="0"/>
      <w:spacing w:before="360"/>
    </w:pPr>
    <w:rPr>
      <w:b/>
    </w:rPr>
  </w:style>
  <w:style w:type="paragraph" w:customStyle="1" w:styleId="StyleOCC2">
    <w:name w:val="StyleOCC2"/>
    <w:basedOn w:val="Normal"/>
    <w:rsid w:val="00973F76"/>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973F76"/>
    <w:rPr>
      <w:i/>
      <w:sz w:val="18"/>
      <w:szCs w:val="24"/>
    </w:rPr>
  </w:style>
  <w:style w:type="character" w:customStyle="1" w:styleId="StyleCIdbutCar2">
    <w:name w:val="StyleCI début Car2"/>
    <w:rsid w:val="00973F76"/>
    <w:rPr>
      <w:i/>
      <w:sz w:val="18"/>
    </w:rPr>
  </w:style>
  <w:style w:type="character" w:customStyle="1" w:styleId="StyleCIfinCar2">
    <w:name w:val="StyleCI fin Car2"/>
    <w:rsid w:val="00973F76"/>
    <w:rPr>
      <w:i/>
      <w:sz w:val="18"/>
      <w:szCs w:val="24"/>
    </w:rPr>
  </w:style>
  <w:style w:type="paragraph" w:customStyle="1" w:styleId="StyleC2">
    <w:name w:val="StyleC2"/>
    <w:basedOn w:val="Normal"/>
    <w:rsid w:val="00973F7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973F76"/>
    <w:pPr>
      <w:tabs>
        <w:tab w:val="num" w:pos="432"/>
      </w:tabs>
      <w:ind w:left="567" w:hanging="283"/>
    </w:pPr>
  </w:style>
  <w:style w:type="paragraph" w:customStyle="1" w:styleId="Textebrut12">
    <w:name w:val="Texte brut12"/>
    <w:basedOn w:val="Normal"/>
    <w:semiHidden/>
    <w:rsid w:val="00973F76"/>
    <w:pPr>
      <w:jc w:val="both"/>
    </w:pPr>
    <w:rPr>
      <w:rFonts w:ascii="Courier New" w:hAnsi="Courier New"/>
    </w:rPr>
  </w:style>
  <w:style w:type="paragraph" w:customStyle="1" w:styleId="Style32">
    <w:name w:val="Style32"/>
    <w:semiHidden/>
    <w:rsid w:val="00973F76"/>
    <w:pPr>
      <w:widowControl w:val="0"/>
      <w:tabs>
        <w:tab w:val="right" w:leader="dot" w:pos="9639"/>
      </w:tabs>
      <w:spacing w:before="120"/>
      <w:ind w:left="567"/>
      <w:jc w:val="both"/>
    </w:pPr>
    <w:rPr>
      <w:lang w:val="en-US"/>
    </w:rPr>
  </w:style>
  <w:style w:type="paragraph" w:customStyle="1" w:styleId="StyleCo2">
    <w:name w:val="StyleCo2"/>
    <w:basedOn w:val="Normal"/>
    <w:semiHidden/>
    <w:rsid w:val="00973F76"/>
    <w:pPr>
      <w:spacing w:after="60"/>
      <w:jc w:val="both"/>
    </w:pPr>
    <w:rPr>
      <w:szCs w:val="24"/>
    </w:rPr>
  </w:style>
  <w:style w:type="paragraph" w:customStyle="1" w:styleId="StyleOG2">
    <w:name w:val="StyleOG2"/>
    <w:basedOn w:val="Normal"/>
    <w:next w:val="Normal"/>
    <w:rsid w:val="00973F76"/>
    <w:pPr>
      <w:tabs>
        <w:tab w:val="center" w:pos="4536"/>
        <w:tab w:val="right" w:pos="9497"/>
      </w:tabs>
      <w:jc w:val="both"/>
    </w:pPr>
    <w:rPr>
      <w:rFonts w:ascii="Arial" w:hAnsi="Arial"/>
      <w:b/>
      <w:sz w:val="28"/>
    </w:rPr>
  </w:style>
  <w:style w:type="character" w:customStyle="1" w:styleId="StyleCCtsCar2">
    <w:name w:val="StyleC Côtés Car2"/>
    <w:rsid w:val="00973F76"/>
    <w:rPr>
      <w:sz w:val="18"/>
    </w:rPr>
  </w:style>
  <w:style w:type="character" w:customStyle="1" w:styleId="StyleNTCar2">
    <w:name w:val="StyleNT Car2"/>
    <w:rsid w:val="00973F76"/>
    <w:rPr>
      <w:b/>
    </w:rPr>
  </w:style>
  <w:style w:type="paragraph" w:customStyle="1" w:styleId="z-TopofForm2">
    <w:name w:val="z-Top of Form2"/>
    <w:next w:val="Normal"/>
    <w:rsid w:val="00973F76"/>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973F76"/>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973F76"/>
    <w:pPr>
      <w:widowControl w:val="0"/>
      <w:ind w:left="142"/>
      <w:jc w:val="both"/>
    </w:pPr>
  </w:style>
  <w:style w:type="paragraph" w:customStyle="1" w:styleId="Stylenum2">
    <w:name w:val="Stylenum2"/>
    <w:basedOn w:val="Normal"/>
    <w:rsid w:val="00973F76"/>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973F76"/>
  </w:style>
  <w:style w:type="paragraph" w:customStyle="1" w:styleId="StyleGrs2">
    <w:name w:val="StyleGrs2"/>
    <w:basedOn w:val="StyleST"/>
    <w:rsid w:val="00973F76"/>
    <w:pPr>
      <w:tabs>
        <w:tab w:val="clear" w:pos="6804"/>
      </w:tabs>
    </w:pPr>
  </w:style>
  <w:style w:type="character" w:customStyle="1" w:styleId="En-tteCar2">
    <w:name w:val="En-tête Car2"/>
    <w:rsid w:val="00973F76"/>
  </w:style>
  <w:style w:type="character" w:customStyle="1" w:styleId="TextedebullesCar2">
    <w:name w:val="Texte de bulles Car2"/>
    <w:rsid w:val="00973F76"/>
    <w:rPr>
      <w:rFonts w:ascii="Tahoma" w:hAnsi="Tahoma" w:cs="Tahoma"/>
      <w:sz w:val="16"/>
      <w:szCs w:val="16"/>
    </w:rPr>
  </w:style>
  <w:style w:type="character" w:customStyle="1" w:styleId="NotedebasdepageCar2">
    <w:name w:val="Note de bas de page Car2"/>
    <w:rsid w:val="00973F76"/>
  </w:style>
  <w:style w:type="character" w:customStyle="1" w:styleId="PieddepageCar2">
    <w:name w:val="Pied de page Car2"/>
    <w:rsid w:val="00973F76"/>
  </w:style>
  <w:style w:type="paragraph" w:customStyle="1" w:styleId="Textebrut22">
    <w:name w:val="Texte brut22"/>
    <w:basedOn w:val="Normal"/>
    <w:semiHidden/>
    <w:rsid w:val="00973F76"/>
    <w:pPr>
      <w:jc w:val="both"/>
    </w:pPr>
    <w:rPr>
      <w:rFonts w:ascii="Courier New" w:hAnsi="Courier New"/>
    </w:rPr>
  </w:style>
  <w:style w:type="paragraph" w:customStyle="1" w:styleId="Textebrut32">
    <w:name w:val="Texte brut32"/>
    <w:basedOn w:val="Normal"/>
    <w:semiHidden/>
    <w:rsid w:val="00973F76"/>
    <w:pPr>
      <w:jc w:val="both"/>
    </w:pPr>
    <w:rPr>
      <w:rFonts w:ascii="Courier New" w:hAnsi="Courier New"/>
    </w:rPr>
  </w:style>
  <w:style w:type="paragraph" w:customStyle="1" w:styleId="Textebrut42">
    <w:name w:val="Texte brut42"/>
    <w:basedOn w:val="Normal"/>
    <w:semiHidden/>
    <w:rsid w:val="00973F76"/>
    <w:pPr>
      <w:jc w:val="both"/>
    </w:pPr>
    <w:rPr>
      <w:rFonts w:ascii="Courier New" w:hAnsi="Courier New"/>
    </w:rPr>
  </w:style>
  <w:style w:type="character" w:customStyle="1" w:styleId="StyledroitCar2">
    <w:name w:val="Style droit Car2"/>
    <w:rsid w:val="00973F76"/>
    <w:rPr>
      <w:rFonts w:ascii="Courier New" w:hAnsi="Courier New"/>
    </w:rPr>
  </w:style>
  <w:style w:type="paragraph" w:customStyle="1" w:styleId="EFCORP2">
    <w:name w:val="EFCORP2"/>
    <w:basedOn w:val="Normal"/>
    <w:rsid w:val="00973F76"/>
    <w:pPr>
      <w:spacing w:after="120"/>
      <w:ind w:firstLine="227"/>
      <w:jc w:val="both"/>
    </w:pPr>
  </w:style>
  <w:style w:type="character" w:customStyle="1" w:styleId="CorpsdetexteCar2">
    <w:name w:val="Corps de texte Car2"/>
    <w:basedOn w:val="Policepardfaut"/>
    <w:rsid w:val="00973F76"/>
    <w:rPr>
      <w:b/>
    </w:rPr>
  </w:style>
  <w:style w:type="character" w:customStyle="1" w:styleId="ExplorateurdedocumentsCar2">
    <w:name w:val="Explorateur de documents Car2"/>
    <w:basedOn w:val="Policepardfaut"/>
    <w:rsid w:val="00973F76"/>
    <w:rPr>
      <w:rFonts w:ascii="Tahoma" w:hAnsi="Tahoma"/>
      <w:shd w:val="clear" w:color="auto" w:fill="000080"/>
    </w:rPr>
  </w:style>
  <w:style w:type="paragraph" w:customStyle="1" w:styleId="Explorateurdedocuments12">
    <w:name w:val="Explorateur de documents12"/>
    <w:basedOn w:val="Normal"/>
    <w:rsid w:val="00973F76"/>
    <w:pPr>
      <w:widowControl w:val="0"/>
      <w:shd w:val="clear" w:color="auto" w:fill="000080"/>
      <w:jc w:val="both"/>
    </w:pPr>
    <w:rPr>
      <w:rFonts w:ascii="Tahoma" w:hAnsi="Tahoma"/>
    </w:rPr>
  </w:style>
  <w:style w:type="paragraph" w:customStyle="1" w:styleId="EPUCE12">
    <w:name w:val="EPUCE12"/>
    <w:basedOn w:val="EFCORP"/>
    <w:rsid w:val="00973F76"/>
    <w:pPr>
      <w:ind w:left="587" w:hanging="303"/>
    </w:pPr>
  </w:style>
  <w:style w:type="paragraph" w:customStyle="1" w:styleId="Style2">
    <w:name w:val="Style2"/>
    <w:rsid w:val="00973F76"/>
    <w:pPr>
      <w:widowControl w:val="0"/>
      <w:jc w:val="both"/>
    </w:pPr>
  </w:style>
  <w:style w:type="character" w:customStyle="1" w:styleId="CommentaireCar2">
    <w:name w:val="Commentaire Car2"/>
    <w:basedOn w:val="Policepardfaut"/>
    <w:rsid w:val="00973F76"/>
  </w:style>
  <w:style w:type="character" w:customStyle="1" w:styleId="ObjetducommentaireCar2">
    <w:name w:val="Objet du commentaire Car2"/>
    <w:basedOn w:val="CommentaireCar"/>
    <w:rsid w:val="00973F76"/>
    <w:rPr>
      <w:b/>
      <w:bCs/>
    </w:rPr>
  </w:style>
  <w:style w:type="paragraph" w:customStyle="1" w:styleId="SyleN2">
    <w:name w:val="SyleN2"/>
    <w:basedOn w:val="Normal"/>
    <w:rsid w:val="00973F76"/>
    <w:pPr>
      <w:ind w:left="142"/>
    </w:pPr>
    <w:rPr>
      <w:i/>
      <w:u w:val="single"/>
    </w:rPr>
  </w:style>
  <w:style w:type="paragraph" w:customStyle="1" w:styleId="Styledroit12">
    <w:name w:val="Style droit12"/>
    <w:basedOn w:val="Normal"/>
    <w:rsid w:val="00973F76"/>
    <w:pPr>
      <w:widowControl w:val="0"/>
      <w:ind w:left="709"/>
      <w:jc w:val="both"/>
    </w:pPr>
    <w:rPr>
      <w:rFonts w:ascii="Courier New" w:hAnsi="Courier New"/>
    </w:rPr>
  </w:style>
  <w:style w:type="paragraph" w:customStyle="1" w:styleId="StyleItalique12">
    <w:name w:val="Style Italique12"/>
    <w:basedOn w:val="Normal"/>
    <w:next w:val="Normal"/>
    <w:rsid w:val="00973F76"/>
    <w:pPr>
      <w:widowControl w:val="0"/>
      <w:ind w:firstLine="720"/>
      <w:jc w:val="both"/>
    </w:pPr>
    <w:rPr>
      <w:rFonts w:ascii="Courier New" w:hAnsi="Courier New"/>
      <w:i/>
    </w:rPr>
  </w:style>
  <w:style w:type="paragraph" w:customStyle="1" w:styleId="StyleCCts12">
    <w:name w:val="StyleC Côtés12"/>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973F76"/>
    <w:pPr>
      <w:widowControl w:val="0"/>
      <w:tabs>
        <w:tab w:val="left" w:pos="2694"/>
      </w:tabs>
      <w:spacing w:before="20"/>
      <w:ind w:left="142"/>
      <w:jc w:val="both"/>
    </w:pPr>
  </w:style>
  <w:style w:type="paragraph" w:customStyle="1" w:styleId="StyleSom12">
    <w:name w:val="StyleSom12"/>
    <w:basedOn w:val="Normal"/>
    <w:rsid w:val="00973F76"/>
    <w:pPr>
      <w:tabs>
        <w:tab w:val="num" w:pos="360"/>
      </w:tabs>
      <w:spacing w:after="120"/>
      <w:ind w:left="360" w:hanging="360"/>
    </w:pPr>
    <w:rPr>
      <w:b/>
      <w:bCs/>
    </w:rPr>
  </w:style>
  <w:style w:type="character" w:customStyle="1" w:styleId="RetraitcorpsdetexteCar2">
    <w:name w:val="Retrait corps de texte Car2"/>
    <w:basedOn w:val="Policepardfaut"/>
    <w:rsid w:val="00973F76"/>
    <w:rPr>
      <w:sz w:val="22"/>
    </w:rPr>
  </w:style>
  <w:style w:type="paragraph" w:customStyle="1" w:styleId="Explorateurdedocuments22">
    <w:name w:val="Explorateur de documents22"/>
    <w:basedOn w:val="Normal"/>
    <w:rsid w:val="00973F76"/>
    <w:pPr>
      <w:widowControl w:val="0"/>
      <w:shd w:val="clear" w:color="auto" w:fill="000080"/>
      <w:jc w:val="both"/>
    </w:pPr>
    <w:rPr>
      <w:rFonts w:ascii="Tahoma" w:hAnsi="Tahoma"/>
    </w:rPr>
  </w:style>
  <w:style w:type="paragraph" w:customStyle="1" w:styleId="Explorateurdedocuments32">
    <w:name w:val="Explorateur de documents32"/>
    <w:basedOn w:val="Normal"/>
    <w:rsid w:val="00973F76"/>
    <w:pPr>
      <w:widowControl w:val="0"/>
      <w:shd w:val="clear" w:color="auto" w:fill="000080"/>
      <w:jc w:val="both"/>
    </w:pPr>
    <w:rPr>
      <w:rFonts w:ascii="Tahoma" w:hAnsi="Tahoma"/>
    </w:rPr>
  </w:style>
  <w:style w:type="paragraph" w:customStyle="1" w:styleId="Explorateurdedocuments42">
    <w:name w:val="Explorateur de documents42"/>
    <w:basedOn w:val="Normal"/>
    <w:rsid w:val="00973F76"/>
    <w:pPr>
      <w:widowControl w:val="0"/>
      <w:shd w:val="clear" w:color="auto" w:fill="000080"/>
      <w:jc w:val="both"/>
    </w:pPr>
    <w:rPr>
      <w:rFonts w:ascii="Tahoma" w:hAnsi="Tahoma"/>
    </w:rPr>
  </w:style>
  <w:style w:type="paragraph" w:customStyle="1" w:styleId="EFTOME110">
    <w:name w:val="EFTOME11"/>
    <w:basedOn w:val="Normal"/>
    <w:rsid w:val="00973F76"/>
    <w:pPr>
      <w:jc w:val="center"/>
    </w:pPr>
    <w:rPr>
      <w:rFonts w:ascii="Arial" w:hAnsi="Arial"/>
      <w:b/>
      <w:sz w:val="52"/>
    </w:rPr>
  </w:style>
  <w:style w:type="paragraph" w:customStyle="1" w:styleId="EFTOME111">
    <w:name w:val="EFTOME 111"/>
    <w:basedOn w:val="Normal"/>
    <w:rsid w:val="00973F76"/>
    <w:pPr>
      <w:jc w:val="center"/>
    </w:pPr>
    <w:rPr>
      <w:rFonts w:ascii="Bookman Old Style" w:hAnsi="Bookman Old Style"/>
      <w:b/>
      <w:sz w:val="56"/>
    </w:rPr>
  </w:style>
  <w:style w:type="paragraph" w:customStyle="1" w:styleId="EFTOME211">
    <w:name w:val="EFTOME 211"/>
    <w:basedOn w:val="EFTOME1"/>
    <w:next w:val="Normal"/>
    <w:rsid w:val="00973F76"/>
    <w:pPr>
      <w:ind w:right="38"/>
    </w:pPr>
    <w:rPr>
      <w:smallCaps/>
      <w:sz w:val="96"/>
    </w:rPr>
  </w:style>
  <w:style w:type="paragraph" w:customStyle="1" w:styleId="EFTOME311">
    <w:name w:val="EFTOME 311"/>
    <w:basedOn w:val="Normal"/>
    <w:next w:val="Normal"/>
    <w:rsid w:val="00973F76"/>
    <w:pPr>
      <w:ind w:right="38"/>
      <w:jc w:val="center"/>
    </w:pPr>
    <w:rPr>
      <w:rFonts w:ascii="Arial" w:hAnsi="Arial"/>
      <w:b/>
      <w:smallCaps/>
      <w:sz w:val="44"/>
    </w:rPr>
  </w:style>
  <w:style w:type="paragraph" w:customStyle="1" w:styleId="EFTOME411">
    <w:name w:val="EFTOME 411"/>
    <w:basedOn w:val="EFTOME1"/>
    <w:rsid w:val="00973F76"/>
    <w:rPr>
      <w:b w:val="0"/>
      <w:sz w:val="24"/>
    </w:rPr>
  </w:style>
  <w:style w:type="paragraph" w:customStyle="1" w:styleId="Styledroit21">
    <w:name w:val="Style droit21"/>
    <w:basedOn w:val="Normal"/>
    <w:rsid w:val="00973F76"/>
    <w:pPr>
      <w:widowControl w:val="0"/>
      <w:ind w:left="709"/>
      <w:jc w:val="both"/>
    </w:pPr>
    <w:rPr>
      <w:rFonts w:ascii="Courier New" w:hAnsi="Courier New"/>
    </w:rPr>
  </w:style>
  <w:style w:type="paragraph" w:customStyle="1" w:styleId="StyleItalique21">
    <w:name w:val="Style Italique21"/>
    <w:basedOn w:val="Normal"/>
    <w:next w:val="Normal"/>
    <w:rsid w:val="00973F76"/>
    <w:pPr>
      <w:widowControl w:val="0"/>
      <w:ind w:firstLine="720"/>
      <w:jc w:val="both"/>
    </w:pPr>
    <w:rPr>
      <w:rFonts w:ascii="Courier New" w:hAnsi="Courier New"/>
      <w:i/>
    </w:rPr>
  </w:style>
  <w:style w:type="paragraph" w:customStyle="1" w:styleId="StyleCCts21">
    <w:name w:val="StyleC Côtés21"/>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973F7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973F7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973F7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973F76"/>
    <w:pPr>
      <w:widowControl w:val="0"/>
      <w:tabs>
        <w:tab w:val="left" w:pos="2694"/>
      </w:tabs>
      <w:spacing w:before="20"/>
      <w:ind w:left="142"/>
      <w:jc w:val="both"/>
    </w:pPr>
  </w:style>
  <w:style w:type="paragraph" w:customStyle="1" w:styleId="StyleSom21">
    <w:name w:val="StyleSom21"/>
    <w:basedOn w:val="Normal"/>
    <w:rsid w:val="00973F76"/>
    <w:pPr>
      <w:tabs>
        <w:tab w:val="num" w:pos="360"/>
      </w:tabs>
      <w:spacing w:after="120"/>
      <w:ind w:left="360" w:hanging="360"/>
    </w:pPr>
    <w:rPr>
      <w:b/>
      <w:bCs/>
    </w:rPr>
  </w:style>
  <w:style w:type="paragraph" w:customStyle="1" w:styleId="StyleST11">
    <w:name w:val="StyleST11"/>
    <w:basedOn w:val="Normal"/>
    <w:next w:val="Normal"/>
    <w:rsid w:val="00973F7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973F7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973F76"/>
    <w:pPr>
      <w:widowControl w:val="0"/>
      <w:spacing w:before="360"/>
    </w:pPr>
    <w:rPr>
      <w:b/>
    </w:rPr>
  </w:style>
  <w:style w:type="paragraph" w:customStyle="1" w:styleId="StyleOCC11">
    <w:name w:val="StyleOCC11"/>
    <w:basedOn w:val="Normal"/>
    <w:rsid w:val="00973F76"/>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973F7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973F76"/>
    <w:pPr>
      <w:tabs>
        <w:tab w:val="num" w:pos="432"/>
      </w:tabs>
      <w:ind w:left="567" w:hanging="283"/>
    </w:pPr>
  </w:style>
  <w:style w:type="paragraph" w:customStyle="1" w:styleId="Textebrut111">
    <w:name w:val="Texte brut111"/>
    <w:basedOn w:val="Normal"/>
    <w:semiHidden/>
    <w:rsid w:val="00973F76"/>
    <w:pPr>
      <w:jc w:val="both"/>
    </w:pPr>
    <w:rPr>
      <w:rFonts w:ascii="Courier New" w:hAnsi="Courier New"/>
    </w:rPr>
  </w:style>
  <w:style w:type="paragraph" w:customStyle="1" w:styleId="StyleCo11">
    <w:name w:val="StyleCo11"/>
    <w:basedOn w:val="Normal"/>
    <w:semiHidden/>
    <w:rsid w:val="00973F76"/>
    <w:pPr>
      <w:spacing w:after="60"/>
      <w:jc w:val="both"/>
    </w:pPr>
    <w:rPr>
      <w:szCs w:val="24"/>
    </w:rPr>
  </w:style>
  <w:style w:type="paragraph" w:customStyle="1" w:styleId="StyleOG11">
    <w:name w:val="StyleOG11"/>
    <w:basedOn w:val="Normal"/>
    <w:next w:val="Normal"/>
    <w:rsid w:val="00973F76"/>
    <w:pPr>
      <w:tabs>
        <w:tab w:val="center" w:pos="4536"/>
        <w:tab w:val="right" w:pos="9497"/>
      </w:tabs>
      <w:jc w:val="both"/>
    </w:pPr>
    <w:rPr>
      <w:rFonts w:ascii="Arial" w:hAnsi="Arial"/>
      <w:b/>
      <w:sz w:val="28"/>
    </w:rPr>
  </w:style>
  <w:style w:type="paragraph" w:customStyle="1" w:styleId="StyleNs11">
    <w:name w:val="StyleNs11"/>
    <w:basedOn w:val="Normal"/>
    <w:next w:val="Normal"/>
    <w:rsid w:val="00973F76"/>
    <w:pPr>
      <w:widowControl w:val="0"/>
      <w:ind w:left="142"/>
      <w:jc w:val="both"/>
    </w:pPr>
  </w:style>
  <w:style w:type="paragraph" w:customStyle="1" w:styleId="Stylenum11">
    <w:name w:val="Stylenum11"/>
    <w:basedOn w:val="Normal"/>
    <w:rsid w:val="00973F76"/>
    <w:pPr>
      <w:tabs>
        <w:tab w:val="num" w:pos="432"/>
      </w:tabs>
      <w:ind w:left="432" w:hanging="432"/>
      <w:jc w:val="both"/>
    </w:pPr>
    <w:rPr>
      <w:b/>
      <w:i/>
    </w:rPr>
  </w:style>
  <w:style w:type="paragraph" w:customStyle="1" w:styleId="StyleGrs11">
    <w:name w:val="StyleGrs11"/>
    <w:basedOn w:val="StyleST"/>
    <w:rsid w:val="00973F76"/>
    <w:pPr>
      <w:tabs>
        <w:tab w:val="clear" w:pos="6804"/>
      </w:tabs>
    </w:pPr>
  </w:style>
  <w:style w:type="paragraph" w:customStyle="1" w:styleId="Textebrut211">
    <w:name w:val="Texte brut211"/>
    <w:basedOn w:val="Normal"/>
    <w:semiHidden/>
    <w:rsid w:val="00973F76"/>
    <w:pPr>
      <w:jc w:val="both"/>
    </w:pPr>
    <w:rPr>
      <w:rFonts w:ascii="Courier New" w:hAnsi="Courier New"/>
    </w:rPr>
  </w:style>
  <w:style w:type="paragraph" w:customStyle="1" w:styleId="Textebrut311">
    <w:name w:val="Texte brut311"/>
    <w:basedOn w:val="Normal"/>
    <w:semiHidden/>
    <w:rsid w:val="00973F76"/>
    <w:pPr>
      <w:jc w:val="both"/>
    </w:pPr>
    <w:rPr>
      <w:rFonts w:ascii="Courier New" w:hAnsi="Courier New"/>
    </w:rPr>
  </w:style>
  <w:style w:type="paragraph" w:customStyle="1" w:styleId="Textebrut411">
    <w:name w:val="Texte brut411"/>
    <w:basedOn w:val="Normal"/>
    <w:semiHidden/>
    <w:rsid w:val="00973F76"/>
    <w:pPr>
      <w:jc w:val="both"/>
    </w:pPr>
    <w:rPr>
      <w:rFonts w:ascii="Courier New" w:hAnsi="Courier New"/>
    </w:rPr>
  </w:style>
  <w:style w:type="paragraph" w:customStyle="1" w:styleId="EFCORP11">
    <w:name w:val="EFCORP11"/>
    <w:basedOn w:val="Normal"/>
    <w:rsid w:val="00973F76"/>
    <w:pPr>
      <w:spacing w:after="120"/>
      <w:ind w:firstLine="227"/>
      <w:jc w:val="both"/>
    </w:pPr>
  </w:style>
  <w:style w:type="paragraph" w:customStyle="1" w:styleId="Explorateurdedocuments111">
    <w:name w:val="Explorateur de documents111"/>
    <w:basedOn w:val="Normal"/>
    <w:rsid w:val="00973F76"/>
    <w:pPr>
      <w:widowControl w:val="0"/>
      <w:shd w:val="clear" w:color="auto" w:fill="000080"/>
      <w:jc w:val="both"/>
    </w:pPr>
    <w:rPr>
      <w:rFonts w:ascii="Tahoma" w:hAnsi="Tahoma"/>
    </w:rPr>
  </w:style>
  <w:style w:type="paragraph" w:customStyle="1" w:styleId="EPUCE111">
    <w:name w:val="EPUCE111"/>
    <w:basedOn w:val="EFCORP"/>
    <w:rsid w:val="00973F76"/>
    <w:pPr>
      <w:ind w:left="587" w:hanging="303"/>
    </w:pPr>
  </w:style>
  <w:style w:type="character" w:customStyle="1" w:styleId="ObjetducommentaireCar11">
    <w:name w:val="Objet du commentaire Car11"/>
    <w:basedOn w:val="CommentaireCar"/>
    <w:rsid w:val="00973F76"/>
    <w:rPr>
      <w:b/>
      <w:bCs/>
    </w:rPr>
  </w:style>
  <w:style w:type="paragraph" w:customStyle="1" w:styleId="SyleN11">
    <w:name w:val="SyleN11"/>
    <w:basedOn w:val="Normal"/>
    <w:rsid w:val="00973F76"/>
    <w:pPr>
      <w:ind w:left="142"/>
    </w:pPr>
    <w:rPr>
      <w:i/>
      <w:u w:val="single"/>
    </w:rPr>
  </w:style>
  <w:style w:type="paragraph" w:customStyle="1" w:styleId="Styledroit111">
    <w:name w:val="Style droit111"/>
    <w:basedOn w:val="Normal"/>
    <w:rsid w:val="00973F76"/>
    <w:pPr>
      <w:widowControl w:val="0"/>
      <w:ind w:left="709"/>
      <w:jc w:val="both"/>
    </w:pPr>
    <w:rPr>
      <w:rFonts w:ascii="Courier New" w:hAnsi="Courier New"/>
    </w:rPr>
  </w:style>
  <w:style w:type="paragraph" w:customStyle="1" w:styleId="StyleItalique111">
    <w:name w:val="Style Italique111"/>
    <w:basedOn w:val="Normal"/>
    <w:next w:val="Normal"/>
    <w:rsid w:val="00973F76"/>
    <w:pPr>
      <w:widowControl w:val="0"/>
      <w:ind w:firstLine="720"/>
      <w:jc w:val="both"/>
    </w:pPr>
    <w:rPr>
      <w:rFonts w:ascii="Courier New" w:hAnsi="Courier New"/>
      <w:i/>
    </w:rPr>
  </w:style>
  <w:style w:type="paragraph" w:customStyle="1" w:styleId="StyleCCts111">
    <w:name w:val="StyleC Côtés111"/>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973F7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973F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973F7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973F7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973F76"/>
    <w:pPr>
      <w:widowControl w:val="0"/>
      <w:tabs>
        <w:tab w:val="left" w:pos="2694"/>
      </w:tabs>
      <w:spacing w:before="20"/>
      <w:ind w:left="142"/>
      <w:jc w:val="both"/>
    </w:pPr>
  </w:style>
  <w:style w:type="paragraph" w:customStyle="1" w:styleId="StyleSom111">
    <w:name w:val="StyleSom111"/>
    <w:basedOn w:val="Normal"/>
    <w:rsid w:val="00973F76"/>
    <w:pPr>
      <w:tabs>
        <w:tab w:val="num" w:pos="360"/>
      </w:tabs>
      <w:spacing w:after="120"/>
      <w:ind w:left="360" w:hanging="360"/>
    </w:pPr>
    <w:rPr>
      <w:b/>
      <w:bCs/>
    </w:rPr>
  </w:style>
  <w:style w:type="paragraph" w:customStyle="1" w:styleId="Explorateurdedocuments211">
    <w:name w:val="Explorateur de documents211"/>
    <w:basedOn w:val="Normal"/>
    <w:rsid w:val="00973F76"/>
    <w:pPr>
      <w:widowControl w:val="0"/>
      <w:shd w:val="clear" w:color="auto" w:fill="000080"/>
      <w:jc w:val="both"/>
    </w:pPr>
    <w:rPr>
      <w:rFonts w:ascii="Tahoma" w:hAnsi="Tahoma"/>
    </w:rPr>
  </w:style>
  <w:style w:type="paragraph" w:customStyle="1" w:styleId="Explorateurdedocuments311">
    <w:name w:val="Explorateur de documents311"/>
    <w:basedOn w:val="Normal"/>
    <w:rsid w:val="00973F76"/>
    <w:pPr>
      <w:widowControl w:val="0"/>
      <w:shd w:val="clear" w:color="auto" w:fill="000080"/>
      <w:jc w:val="both"/>
    </w:pPr>
    <w:rPr>
      <w:rFonts w:ascii="Tahoma" w:hAnsi="Tahoma"/>
    </w:rPr>
  </w:style>
  <w:style w:type="paragraph" w:customStyle="1" w:styleId="Explorateurdedocuments411">
    <w:name w:val="Explorateur de documents411"/>
    <w:basedOn w:val="Normal"/>
    <w:rsid w:val="00973F76"/>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91207">
      <w:bodyDiv w:val="1"/>
      <w:marLeft w:val="0"/>
      <w:marRight w:val="0"/>
      <w:marTop w:val="0"/>
      <w:marBottom w:val="0"/>
      <w:divBdr>
        <w:top w:val="none" w:sz="0" w:space="0" w:color="auto"/>
        <w:left w:val="none" w:sz="0" w:space="0" w:color="auto"/>
        <w:bottom w:val="none" w:sz="0" w:space="0" w:color="auto"/>
        <w:right w:val="none" w:sz="0" w:space="0" w:color="auto"/>
      </w:divBdr>
    </w:div>
    <w:div w:id="160460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B2735-CAFC-43BC-9B5C-7546E6115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BEC23C-1653-495C-918F-75191310116C}">
  <ds:schemaRefs>
    <ds:schemaRef ds:uri="http://schemas.microsoft.com/sharepoint/v3/contenttype/forms"/>
  </ds:schemaRefs>
</ds:datastoreItem>
</file>

<file path=customXml/itemProps3.xml><?xml version="1.0" encoding="utf-8"?>
<ds:datastoreItem xmlns:ds="http://schemas.openxmlformats.org/officeDocument/2006/customXml" ds:itemID="{83913E43-E766-4780-A653-3D9D1BBD192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4.xml><?xml version="1.0" encoding="utf-8"?>
<ds:datastoreItem xmlns:ds="http://schemas.openxmlformats.org/officeDocument/2006/customXml" ds:itemID="{FFFC3300-9B2A-47F7-99ED-736D4628F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Dictdoc.dot</Template>
  <TotalTime>108</TotalTime>
  <Pages>1</Pages>
  <Words>5948</Words>
  <Characters>32714</Characters>
  <Application>Microsoft Office Word</Application>
  <DocSecurity>0</DocSecurity>
  <Lines>272</Lines>
  <Paragraphs>77</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38585</CharactersWithSpaces>
  <SharedDoc>false</SharedDoc>
  <HLinks>
    <vt:vector size="54" baseType="variant">
      <vt:variant>
        <vt:i4>7602275</vt:i4>
      </vt:variant>
      <vt:variant>
        <vt:i4>24</vt:i4>
      </vt:variant>
      <vt:variant>
        <vt:i4>0</vt:i4>
      </vt:variant>
      <vt:variant>
        <vt:i4>5</vt:i4>
      </vt:variant>
      <vt:variant>
        <vt:lpwstr>ET12V07C02.doc</vt:lpwstr>
      </vt:variant>
      <vt:variant>
        <vt:lpwstr>V07C02P72341</vt:lpwstr>
      </vt:variant>
      <vt:variant>
        <vt:i4>7733349</vt:i4>
      </vt:variant>
      <vt:variant>
        <vt:i4>21</vt:i4>
      </vt:variant>
      <vt:variant>
        <vt:i4>0</vt:i4>
      </vt:variant>
      <vt:variant>
        <vt:i4>5</vt:i4>
      </vt:variant>
      <vt:variant>
        <vt:lpwstr>ET12V07C02.doc</vt:lpwstr>
      </vt:variant>
      <vt:variant>
        <vt:lpwstr>V07C02P723231</vt:lpwstr>
      </vt:variant>
      <vt:variant>
        <vt:i4>7798885</vt:i4>
      </vt:variant>
      <vt:variant>
        <vt:i4>18</vt:i4>
      </vt:variant>
      <vt:variant>
        <vt:i4>0</vt:i4>
      </vt:variant>
      <vt:variant>
        <vt:i4>5</vt:i4>
      </vt:variant>
      <vt:variant>
        <vt:lpwstr>ET12V07C02.doc</vt:lpwstr>
      </vt:variant>
      <vt:variant>
        <vt:lpwstr>V07C02P723221</vt:lpwstr>
      </vt:variant>
      <vt:variant>
        <vt:i4>7667813</vt:i4>
      </vt:variant>
      <vt:variant>
        <vt:i4>15</vt:i4>
      </vt:variant>
      <vt:variant>
        <vt:i4>0</vt:i4>
      </vt:variant>
      <vt:variant>
        <vt:i4>5</vt:i4>
      </vt:variant>
      <vt:variant>
        <vt:lpwstr>ET12V07C02.doc</vt:lpwstr>
      </vt:variant>
      <vt:variant>
        <vt:lpwstr>V07C02P72122</vt:lpwstr>
      </vt:variant>
      <vt:variant>
        <vt:i4>4325460</vt:i4>
      </vt:variant>
      <vt:variant>
        <vt:i4>12</vt:i4>
      </vt:variant>
      <vt:variant>
        <vt:i4>0</vt:i4>
      </vt:variant>
      <vt:variant>
        <vt:i4>5</vt:i4>
      </vt:variant>
      <vt:variant>
        <vt:lpwstr>ET12V07C01.doc</vt:lpwstr>
      </vt:variant>
      <vt:variant>
        <vt:lpwstr>V07C01P7141</vt:lpwstr>
      </vt:variant>
      <vt:variant>
        <vt:i4>7667815</vt:i4>
      </vt:variant>
      <vt:variant>
        <vt:i4>9</vt:i4>
      </vt:variant>
      <vt:variant>
        <vt:i4>0</vt:i4>
      </vt:variant>
      <vt:variant>
        <vt:i4>5</vt:i4>
      </vt:variant>
      <vt:variant>
        <vt:lpwstr>ET12V07C01.doc</vt:lpwstr>
      </vt:variant>
      <vt:variant>
        <vt:lpwstr>V07C01P71231</vt:lpwstr>
      </vt:variant>
      <vt:variant>
        <vt:i4>7667814</vt:i4>
      </vt:variant>
      <vt:variant>
        <vt:i4>6</vt:i4>
      </vt:variant>
      <vt:variant>
        <vt:i4>0</vt:i4>
      </vt:variant>
      <vt:variant>
        <vt:i4>5</vt:i4>
      </vt:variant>
      <vt:variant>
        <vt:lpwstr>ET12V07C01.doc</vt:lpwstr>
      </vt:variant>
      <vt:variant>
        <vt:lpwstr>V07C01P71221</vt:lpwstr>
      </vt:variant>
      <vt:variant>
        <vt:i4>4653140</vt:i4>
      </vt:variant>
      <vt:variant>
        <vt:i4>3</vt:i4>
      </vt:variant>
      <vt:variant>
        <vt:i4>0</vt:i4>
      </vt:variant>
      <vt:variant>
        <vt:i4>5</vt:i4>
      </vt:variant>
      <vt:variant>
        <vt:lpwstr>ET12V07C01.doc</vt:lpwstr>
      </vt:variant>
      <vt:variant>
        <vt:lpwstr>V07C01P711</vt:lpwstr>
      </vt:variant>
      <vt:variant>
        <vt:i4>7536745</vt:i4>
      </vt:variant>
      <vt:variant>
        <vt:i4>0</vt:i4>
      </vt:variant>
      <vt:variant>
        <vt:i4>0</vt:i4>
      </vt:variant>
      <vt:variant>
        <vt:i4>5</vt:i4>
      </vt:variant>
      <vt:variant>
        <vt:lpwstr>C:\TRAVAIL\EDIFICAS\CdC\EdiTVA\Volume7\ET12V07C01.doc</vt:lpwstr>
      </vt:variant>
      <vt:variant>
        <vt:lpwstr>V07C01P711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3</dc:title>
  <dc:creator>F. Danjon</dc:creator>
  <cp:keywords>EDI-TVA</cp:keywords>
  <cp:lastModifiedBy>Timothée MUGUET</cp:lastModifiedBy>
  <cp:revision>51</cp:revision>
  <cp:lastPrinted>1999-07-11T13:07:00Z</cp:lastPrinted>
  <dcterms:created xsi:type="dcterms:W3CDTF">2020-10-16T07:43:00Z</dcterms:created>
  <dcterms:modified xsi:type="dcterms:W3CDTF">2025-12-01T09:33:00Z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